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F85C4B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41D35">
              <w:rPr>
                <w:noProof/>
                <w:lang w:val="en-US"/>
              </w:rPr>
              <w:t>1</w:t>
            </w:r>
            <w:r w:rsidR="00F85C4B">
              <w:rPr>
                <w:noProof/>
                <w:lang w:val="en-US"/>
              </w:rPr>
              <w:t>7</w:t>
            </w:r>
            <w:r w:rsidR="00E41D35">
              <w:rPr>
                <w:noProof/>
                <w:lang w:val="en-US"/>
              </w:rPr>
              <w:t xml:space="preserve">.11.2015 </w:t>
            </w:r>
            <w:r w:rsidR="00E41D35">
              <w:rPr>
                <w:noProof/>
              </w:rPr>
              <w:t>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5A597D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A597D">
              <w:t>40/49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9527A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27AC" w:rsidRPr="009527AC">
              <w:rPr>
                <w:noProof/>
              </w:rPr>
              <w:t>Об установлении МУНИЦИПАЛЬНОМУ УНИТАРНОМУ ПРЕДПРИЯТИЮ «БЫТСЕРВИС», с. Давыдково Сосновского муниципального района Нижегородской области, тарифов в сфере холодного водоснабжения и водоотведения для потребителей Сосновского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Pr="00AA0136" w:rsidRDefault="0085764D" w:rsidP="00261BE3">
      <w:pPr>
        <w:tabs>
          <w:tab w:val="left" w:pos="1897"/>
        </w:tabs>
        <w:rPr>
          <w:szCs w:val="28"/>
        </w:rPr>
      </w:pPr>
    </w:p>
    <w:p w:rsidR="009527AC" w:rsidRPr="009527AC" w:rsidRDefault="00F85C4B" w:rsidP="009527AC">
      <w:pPr>
        <w:pStyle w:val="ac"/>
      </w:pPr>
      <w:r w:rsidRPr="009527AC">
        <w:t xml:space="preserve">        </w:t>
      </w:r>
      <w:r w:rsidR="009527AC" w:rsidRPr="009527AC"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</w:t>
      </w:r>
      <w:r w:rsidR="005A597D">
        <w:t>»</w:t>
      </w:r>
      <w:r w:rsidR="009527AC" w:rsidRPr="009527AC">
        <w:t xml:space="preserve"> и на основании рассмотрения необходимых обосновывающих материалов, представленных </w:t>
      </w:r>
      <w:r w:rsidR="009527AC" w:rsidRPr="009527AC">
        <w:rPr>
          <w:bCs/>
        </w:rPr>
        <w:t>МУНИЦИПАЛЬНЫМ УНИТАРНЫМ ПРЕДПРИЯТИЕМ «БЫТСЕРВИС»</w:t>
      </w:r>
      <w:r w:rsidR="009527AC" w:rsidRPr="009527AC">
        <w:rPr>
          <w:lang w:eastAsia="en-US"/>
        </w:rPr>
        <w:t>, с. Давыдково Сосновского муниципального района Нижегородской области</w:t>
      </w:r>
      <w:r w:rsidR="009527AC" w:rsidRPr="009527AC">
        <w:rPr>
          <w:bCs/>
        </w:rPr>
        <w:t xml:space="preserve">, </w:t>
      </w:r>
      <w:r w:rsidR="009527AC" w:rsidRPr="009527AC">
        <w:t>экспертного заключения рег. № в-</w:t>
      </w:r>
      <w:r w:rsidR="0047485F">
        <w:t>356</w:t>
      </w:r>
      <w:r w:rsidR="009527AC" w:rsidRPr="009527AC">
        <w:t xml:space="preserve"> от </w:t>
      </w:r>
      <w:r w:rsidR="0047485F">
        <w:t xml:space="preserve">12 ноября </w:t>
      </w:r>
      <w:r w:rsidR="009527AC" w:rsidRPr="009527AC">
        <w:t>2015 года:</w:t>
      </w:r>
    </w:p>
    <w:p w:rsidR="009527AC" w:rsidRPr="009527AC" w:rsidRDefault="009527AC" w:rsidP="009527AC">
      <w:pPr>
        <w:pStyle w:val="ac"/>
        <w:ind w:firstLine="720"/>
        <w:rPr>
          <w:bCs/>
        </w:rPr>
      </w:pPr>
      <w:r w:rsidRPr="009527AC">
        <w:rPr>
          <w:b/>
        </w:rPr>
        <w:t>1.</w:t>
      </w:r>
      <w:r w:rsidRPr="009527AC">
        <w:t xml:space="preserve"> </w:t>
      </w:r>
      <w:r w:rsidRPr="009527AC">
        <w:rPr>
          <w:bCs/>
        </w:rPr>
        <w:t>Установить долгосрочные параметры регулирования для МУНИЦИПАЛЬНОГО УНИТАРНОГО ПРЕДПРИЯТИЯ «БЫТСЕРВИС»</w:t>
      </w:r>
      <w:r w:rsidRPr="009527AC">
        <w:rPr>
          <w:lang w:eastAsia="en-US"/>
        </w:rPr>
        <w:t xml:space="preserve">, </w:t>
      </w:r>
      <w:r w:rsidR="005A597D">
        <w:rPr>
          <w:lang w:eastAsia="en-US"/>
        </w:rPr>
        <w:t xml:space="preserve">           </w:t>
      </w:r>
      <w:r w:rsidRPr="009527AC">
        <w:rPr>
          <w:lang w:eastAsia="en-US"/>
        </w:rPr>
        <w:t>с. Давыдково Сосновского муниципального района Нижегородской области</w:t>
      </w:r>
      <w:r w:rsidRPr="009527AC">
        <w:rPr>
          <w:bCs/>
        </w:rPr>
        <w:t>, на период 2016 – 2018 годов в следующих размерах:</w:t>
      </w:r>
    </w:p>
    <w:p w:rsidR="00AE14F2" w:rsidRPr="00AE14F2" w:rsidRDefault="00AE14F2" w:rsidP="00AE14F2">
      <w:pPr>
        <w:pStyle w:val="ac"/>
        <w:rPr>
          <w:bCs/>
        </w:rPr>
      </w:pPr>
      <w:r w:rsidRPr="00AE14F2">
        <w:rPr>
          <w:b/>
          <w:bCs/>
          <w:i/>
        </w:rPr>
        <w:t xml:space="preserve">1.1. </w:t>
      </w:r>
      <w:r w:rsidRPr="00AE14F2">
        <w:rPr>
          <w:bCs/>
        </w:rPr>
        <w:t>В сфере холодного водоснабжения: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2"/>
        <w:gridCol w:w="2207"/>
        <w:gridCol w:w="2370"/>
        <w:gridCol w:w="1662"/>
        <w:gridCol w:w="2100"/>
      </w:tblGrid>
      <w:tr w:rsidR="00AE14F2" w:rsidTr="005A2557">
        <w:tc>
          <w:tcPr>
            <w:tcW w:w="1232" w:type="dxa"/>
            <w:vMerge w:val="restart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Год</w:t>
            </w:r>
          </w:p>
        </w:tc>
        <w:tc>
          <w:tcPr>
            <w:tcW w:w="2207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Базовый уровень операционных расходов</w:t>
            </w:r>
          </w:p>
        </w:tc>
        <w:tc>
          <w:tcPr>
            <w:tcW w:w="2370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Индекс эффективности операционных расходов</w:t>
            </w:r>
          </w:p>
        </w:tc>
        <w:tc>
          <w:tcPr>
            <w:tcW w:w="1662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Уровень потерь воды</w:t>
            </w:r>
          </w:p>
        </w:tc>
        <w:tc>
          <w:tcPr>
            <w:tcW w:w="2100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Удельный расход  электрической энергии</w:t>
            </w:r>
          </w:p>
        </w:tc>
      </w:tr>
      <w:tr w:rsidR="00AE14F2" w:rsidTr="005A2557">
        <w:tc>
          <w:tcPr>
            <w:tcW w:w="1232" w:type="dxa"/>
            <w:vMerge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207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тыс. руб.</w:t>
            </w:r>
          </w:p>
        </w:tc>
        <w:tc>
          <w:tcPr>
            <w:tcW w:w="2370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%</w:t>
            </w:r>
          </w:p>
        </w:tc>
        <w:tc>
          <w:tcPr>
            <w:tcW w:w="1662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100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кВт.ч/куб.м.</w:t>
            </w:r>
          </w:p>
        </w:tc>
      </w:tr>
      <w:tr w:rsidR="00AE14F2" w:rsidTr="005A2557">
        <w:tc>
          <w:tcPr>
            <w:tcW w:w="9571" w:type="dxa"/>
            <w:gridSpan w:val="5"/>
          </w:tcPr>
          <w:p w:rsidR="00AE14F2" w:rsidRDefault="00AE14F2" w:rsidP="005A2557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Н</w:t>
            </w:r>
            <w:r w:rsidRPr="007E4177">
              <w:rPr>
                <w:sz w:val="24"/>
                <w:szCs w:val="24"/>
                <w:lang w:eastAsia="en-US"/>
              </w:rPr>
              <w:t>а территории Сосновского муниципального района Нижегородской области</w:t>
            </w:r>
          </w:p>
        </w:tc>
      </w:tr>
      <w:tr w:rsidR="00AE14F2" w:rsidTr="005A2557">
        <w:tc>
          <w:tcPr>
            <w:tcW w:w="1232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207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979,426</w:t>
            </w:r>
          </w:p>
        </w:tc>
        <w:tc>
          <w:tcPr>
            <w:tcW w:w="237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-</w:t>
            </w:r>
          </w:p>
        </w:tc>
        <w:tc>
          <w:tcPr>
            <w:tcW w:w="1662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0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</w:t>
            </w:r>
          </w:p>
        </w:tc>
      </w:tr>
      <w:tr w:rsidR="00AE14F2" w:rsidTr="005A2557">
        <w:tc>
          <w:tcPr>
            <w:tcW w:w="1232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207" w:type="dxa"/>
          </w:tcPr>
          <w:p w:rsidR="00AE14F2" w:rsidRDefault="00AE14F2" w:rsidP="005A2557">
            <w:pPr>
              <w:jc w:val="center"/>
            </w:pPr>
            <w:r w:rsidRPr="00992EB0">
              <w:rPr>
                <w:sz w:val="24"/>
                <w:szCs w:val="24"/>
              </w:rPr>
              <w:t>979,426</w:t>
            </w:r>
          </w:p>
        </w:tc>
        <w:tc>
          <w:tcPr>
            <w:tcW w:w="237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0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</w:t>
            </w:r>
          </w:p>
        </w:tc>
      </w:tr>
      <w:tr w:rsidR="00AE14F2" w:rsidTr="005A2557">
        <w:tc>
          <w:tcPr>
            <w:tcW w:w="1232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207" w:type="dxa"/>
          </w:tcPr>
          <w:p w:rsidR="00AE14F2" w:rsidRDefault="00AE14F2" w:rsidP="005A2557">
            <w:pPr>
              <w:jc w:val="center"/>
            </w:pPr>
            <w:r w:rsidRPr="00992EB0">
              <w:rPr>
                <w:sz w:val="24"/>
                <w:szCs w:val="24"/>
              </w:rPr>
              <w:t>979,426</w:t>
            </w:r>
          </w:p>
        </w:tc>
        <w:tc>
          <w:tcPr>
            <w:tcW w:w="237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0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</w:t>
            </w:r>
          </w:p>
        </w:tc>
      </w:tr>
      <w:tr w:rsidR="00AE14F2" w:rsidTr="005A2557">
        <w:tc>
          <w:tcPr>
            <w:tcW w:w="9571" w:type="dxa"/>
            <w:gridSpan w:val="5"/>
          </w:tcPr>
          <w:p w:rsidR="00AE14F2" w:rsidRPr="00EA7569" w:rsidRDefault="00AE14F2" w:rsidP="005A2557">
            <w:pPr>
              <w:pStyle w:val="ac"/>
              <w:jc w:val="left"/>
              <w:rPr>
                <w:sz w:val="24"/>
                <w:szCs w:val="24"/>
              </w:rPr>
            </w:pPr>
            <w:r>
              <w:t xml:space="preserve"> </w:t>
            </w:r>
            <w:r>
              <w:rPr>
                <w:sz w:val="24"/>
                <w:szCs w:val="24"/>
                <w:lang w:eastAsia="en-US"/>
              </w:rPr>
              <w:t>Н</w:t>
            </w:r>
            <w:r w:rsidRPr="007E4177">
              <w:rPr>
                <w:sz w:val="24"/>
                <w:szCs w:val="24"/>
                <w:lang w:eastAsia="en-US"/>
              </w:rPr>
              <w:t>а территории р.п. Сосновское Нижегородской области</w:t>
            </w:r>
          </w:p>
        </w:tc>
      </w:tr>
      <w:tr w:rsidR="00AE14F2" w:rsidTr="005A2557">
        <w:tc>
          <w:tcPr>
            <w:tcW w:w="1232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207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3803,543</w:t>
            </w:r>
          </w:p>
        </w:tc>
        <w:tc>
          <w:tcPr>
            <w:tcW w:w="237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-</w:t>
            </w:r>
          </w:p>
        </w:tc>
        <w:tc>
          <w:tcPr>
            <w:tcW w:w="1662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0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0,51</w:t>
            </w:r>
          </w:p>
        </w:tc>
      </w:tr>
      <w:tr w:rsidR="00AE14F2" w:rsidTr="005A2557">
        <w:tc>
          <w:tcPr>
            <w:tcW w:w="1232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207" w:type="dxa"/>
          </w:tcPr>
          <w:p w:rsidR="00AE14F2" w:rsidRDefault="00AE14F2" w:rsidP="005A2557">
            <w:pPr>
              <w:jc w:val="center"/>
            </w:pPr>
            <w:r w:rsidRPr="00334A9B">
              <w:rPr>
                <w:sz w:val="24"/>
                <w:szCs w:val="24"/>
              </w:rPr>
              <w:t>3803,543</w:t>
            </w:r>
          </w:p>
        </w:tc>
        <w:tc>
          <w:tcPr>
            <w:tcW w:w="237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0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0,51</w:t>
            </w:r>
          </w:p>
        </w:tc>
      </w:tr>
      <w:tr w:rsidR="00AE14F2" w:rsidTr="005A2557">
        <w:tc>
          <w:tcPr>
            <w:tcW w:w="1232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207" w:type="dxa"/>
          </w:tcPr>
          <w:p w:rsidR="00AE14F2" w:rsidRDefault="00AE14F2" w:rsidP="005A2557">
            <w:pPr>
              <w:jc w:val="center"/>
            </w:pPr>
            <w:r w:rsidRPr="00334A9B">
              <w:rPr>
                <w:sz w:val="24"/>
                <w:szCs w:val="24"/>
              </w:rPr>
              <w:t>3803,543</w:t>
            </w:r>
          </w:p>
        </w:tc>
        <w:tc>
          <w:tcPr>
            <w:tcW w:w="237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0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0,51</w:t>
            </w:r>
          </w:p>
        </w:tc>
      </w:tr>
    </w:tbl>
    <w:p w:rsidR="00AE14F2" w:rsidRPr="00AE14F2" w:rsidRDefault="00AE14F2" w:rsidP="00AE14F2">
      <w:pPr>
        <w:pStyle w:val="ac"/>
        <w:rPr>
          <w:bCs/>
        </w:rPr>
      </w:pPr>
      <w:r w:rsidRPr="00AE14F2">
        <w:rPr>
          <w:b/>
          <w:bCs/>
          <w:i/>
        </w:rPr>
        <w:t>1.2.</w:t>
      </w:r>
      <w:r w:rsidRPr="00AE14F2">
        <w:rPr>
          <w:bCs/>
        </w:rPr>
        <w:t xml:space="preserve"> В сфере водоотведения (без учета очистки сточных вод):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9"/>
        <w:gridCol w:w="2383"/>
        <w:gridCol w:w="2693"/>
        <w:gridCol w:w="3134"/>
      </w:tblGrid>
      <w:tr w:rsidR="00AE14F2" w:rsidTr="005A2557">
        <w:tc>
          <w:tcPr>
            <w:tcW w:w="1269" w:type="dxa"/>
            <w:vMerge w:val="restart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2383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Базовый уровень операционных расходов</w:t>
            </w:r>
          </w:p>
        </w:tc>
        <w:tc>
          <w:tcPr>
            <w:tcW w:w="2693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Индекс эффективности операционных расходов</w:t>
            </w:r>
          </w:p>
        </w:tc>
        <w:tc>
          <w:tcPr>
            <w:tcW w:w="3134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Удельный расход  электрической энергии</w:t>
            </w:r>
          </w:p>
        </w:tc>
      </w:tr>
      <w:tr w:rsidR="00AE14F2" w:rsidTr="005A2557">
        <w:tc>
          <w:tcPr>
            <w:tcW w:w="1269" w:type="dxa"/>
            <w:vMerge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383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тыс. руб.</w:t>
            </w:r>
          </w:p>
        </w:tc>
        <w:tc>
          <w:tcPr>
            <w:tcW w:w="2693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%</w:t>
            </w:r>
          </w:p>
        </w:tc>
        <w:tc>
          <w:tcPr>
            <w:tcW w:w="3134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кВт.ч/куб.м.</w:t>
            </w:r>
          </w:p>
        </w:tc>
      </w:tr>
      <w:tr w:rsidR="00AE14F2" w:rsidTr="005A2557">
        <w:tc>
          <w:tcPr>
            <w:tcW w:w="1269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383" w:type="dxa"/>
          </w:tcPr>
          <w:p w:rsidR="00AE14F2" w:rsidRPr="006736A6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587,831</w:t>
            </w:r>
          </w:p>
        </w:tc>
        <w:tc>
          <w:tcPr>
            <w:tcW w:w="2693" w:type="dxa"/>
          </w:tcPr>
          <w:p w:rsidR="00AE14F2" w:rsidRPr="006736A6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34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-</w:t>
            </w:r>
          </w:p>
        </w:tc>
      </w:tr>
      <w:tr w:rsidR="00AE14F2" w:rsidTr="005A2557">
        <w:tc>
          <w:tcPr>
            <w:tcW w:w="1269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383" w:type="dxa"/>
          </w:tcPr>
          <w:p w:rsidR="00AE14F2" w:rsidRDefault="00AE14F2" w:rsidP="005A2557">
            <w:pPr>
              <w:jc w:val="center"/>
            </w:pPr>
            <w:r w:rsidRPr="00FD0C85">
              <w:rPr>
                <w:sz w:val="24"/>
                <w:szCs w:val="24"/>
              </w:rPr>
              <w:t>587,831</w:t>
            </w:r>
          </w:p>
        </w:tc>
        <w:tc>
          <w:tcPr>
            <w:tcW w:w="2693" w:type="dxa"/>
          </w:tcPr>
          <w:p w:rsidR="00AE14F2" w:rsidRPr="006736A6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6736A6">
              <w:rPr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-</w:t>
            </w:r>
          </w:p>
        </w:tc>
      </w:tr>
      <w:tr w:rsidR="00AE14F2" w:rsidTr="005A2557">
        <w:tc>
          <w:tcPr>
            <w:tcW w:w="1269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383" w:type="dxa"/>
          </w:tcPr>
          <w:p w:rsidR="00AE14F2" w:rsidRDefault="00AE14F2" w:rsidP="005A2557">
            <w:pPr>
              <w:jc w:val="center"/>
            </w:pPr>
            <w:r w:rsidRPr="00FD0C85">
              <w:rPr>
                <w:sz w:val="24"/>
                <w:szCs w:val="24"/>
              </w:rPr>
              <w:t>587,831</w:t>
            </w:r>
          </w:p>
        </w:tc>
        <w:tc>
          <w:tcPr>
            <w:tcW w:w="2693" w:type="dxa"/>
          </w:tcPr>
          <w:p w:rsidR="00AE14F2" w:rsidRPr="006736A6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E14F2" w:rsidRPr="00AE14F2" w:rsidRDefault="00AE14F2" w:rsidP="00AE14F2">
      <w:pPr>
        <w:pStyle w:val="ac"/>
        <w:rPr>
          <w:bCs/>
        </w:rPr>
      </w:pPr>
      <w:r w:rsidRPr="00AE14F2">
        <w:rPr>
          <w:b/>
          <w:bCs/>
          <w:i/>
        </w:rPr>
        <w:t>1.3.</w:t>
      </w:r>
      <w:r w:rsidRPr="00AE14F2">
        <w:rPr>
          <w:bCs/>
        </w:rPr>
        <w:t xml:space="preserve"> В сфере водоотведения: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9"/>
        <w:gridCol w:w="2383"/>
        <w:gridCol w:w="2693"/>
        <w:gridCol w:w="3134"/>
      </w:tblGrid>
      <w:tr w:rsidR="00AE14F2" w:rsidTr="005A2557">
        <w:tc>
          <w:tcPr>
            <w:tcW w:w="1269" w:type="dxa"/>
            <w:vMerge w:val="restart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Год</w:t>
            </w:r>
          </w:p>
        </w:tc>
        <w:tc>
          <w:tcPr>
            <w:tcW w:w="2383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Базовый уровень операционных расходов</w:t>
            </w:r>
          </w:p>
        </w:tc>
        <w:tc>
          <w:tcPr>
            <w:tcW w:w="2693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Индекс эффективности операционных расходов</w:t>
            </w:r>
          </w:p>
        </w:tc>
        <w:tc>
          <w:tcPr>
            <w:tcW w:w="3134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Удельный расход  электрической энергии</w:t>
            </w:r>
          </w:p>
        </w:tc>
      </w:tr>
      <w:tr w:rsidR="00AE14F2" w:rsidTr="005A2557">
        <w:tc>
          <w:tcPr>
            <w:tcW w:w="1269" w:type="dxa"/>
            <w:vMerge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383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тыс. руб.</w:t>
            </w:r>
          </w:p>
        </w:tc>
        <w:tc>
          <w:tcPr>
            <w:tcW w:w="2693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%</w:t>
            </w:r>
          </w:p>
        </w:tc>
        <w:tc>
          <w:tcPr>
            <w:tcW w:w="3134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кВт.ч/куб.м.</w:t>
            </w:r>
          </w:p>
        </w:tc>
      </w:tr>
      <w:tr w:rsidR="00AE14F2" w:rsidTr="005A2557">
        <w:tc>
          <w:tcPr>
            <w:tcW w:w="1269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383" w:type="dxa"/>
          </w:tcPr>
          <w:p w:rsidR="00AE14F2" w:rsidRPr="006736A6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3134,753</w:t>
            </w:r>
          </w:p>
        </w:tc>
        <w:tc>
          <w:tcPr>
            <w:tcW w:w="2693" w:type="dxa"/>
          </w:tcPr>
          <w:p w:rsidR="00AE14F2" w:rsidRPr="006736A6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34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-</w:t>
            </w:r>
          </w:p>
        </w:tc>
      </w:tr>
      <w:tr w:rsidR="00AE14F2" w:rsidTr="005A2557">
        <w:tc>
          <w:tcPr>
            <w:tcW w:w="1269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383" w:type="dxa"/>
          </w:tcPr>
          <w:p w:rsidR="00AE14F2" w:rsidRDefault="00AE14F2" w:rsidP="005A2557">
            <w:pPr>
              <w:jc w:val="center"/>
            </w:pPr>
            <w:r w:rsidRPr="00147817">
              <w:rPr>
                <w:sz w:val="24"/>
                <w:szCs w:val="24"/>
              </w:rPr>
              <w:t>3134,753</w:t>
            </w:r>
          </w:p>
        </w:tc>
        <w:tc>
          <w:tcPr>
            <w:tcW w:w="2693" w:type="dxa"/>
          </w:tcPr>
          <w:p w:rsidR="00AE14F2" w:rsidRPr="006736A6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6736A6">
              <w:rPr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-</w:t>
            </w:r>
          </w:p>
        </w:tc>
      </w:tr>
      <w:tr w:rsidR="00AE14F2" w:rsidTr="005A2557">
        <w:tc>
          <w:tcPr>
            <w:tcW w:w="1269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383" w:type="dxa"/>
          </w:tcPr>
          <w:p w:rsidR="00AE14F2" w:rsidRDefault="00AE14F2" w:rsidP="005A2557">
            <w:pPr>
              <w:jc w:val="center"/>
            </w:pPr>
            <w:r w:rsidRPr="00147817">
              <w:rPr>
                <w:sz w:val="24"/>
                <w:szCs w:val="24"/>
              </w:rPr>
              <w:t>3134,753</w:t>
            </w:r>
          </w:p>
        </w:tc>
        <w:tc>
          <w:tcPr>
            <w:tcW w:w="2693" w:type="dxa"/>
          </w:tcPr>
          <w:p w:rsidR="00AE14F2" w:rsidRPr="006736A6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527AC" w:rsidRPr="009527AC" w:rsidRDefault="009527AC" w:rsidP="009527AC">
      <w:pPr>
        <w:pStyle w:val="ac"/>
        <w:ind w:firstLine="708"/>
      </w:pPr>
      <w:r w:rsidRPr="009527AC">
        <w:rPr>
          <w:b/>
        </w:rPr>
        <w:t>2.</w:t>
      </w:r>
      <w:r w:rsidRPr="009527AC">
        <w:t xml:space="preserve"> Установить </w:t>
      </w:r>
      <w:r w:rsidRPr="009527AC">
        <w:rPr>
          <w:bCs/>
        </w:rPr>
        <w:t>МУНИЦИПАЛЬНОМУ УНИТАРНОМУ ПРЕДПРИЯТИЮ «БЫТСЕРВИС»</w:t>
      </w:r>
      <w:r w:rsidRPr="009527AC">
        <w:rPr>
          <w:lang w:eastAsia="en-US"/>
        </w:rPr>
        <w:t>, с. Давыдково Сосновского муниципального района Нижегородской области</w:t>
      </w:r>
      <w:r w:rsidRPr="009527AC">
        <w:t xml:space="preserve">, тарифы </w:t>
      </w:r>
      <w:r w:rsidRPr="009527AC">
        <w:rPr>
          <w:b/>
        </w:rPr>
        <w:t xml:space="preserve">в сфере холодного водоснабжения и водоотведения </w:t>
      </w:r>
      <w:r w:rsidRPr="009527AC">
        <w:t xml:space="preserve">для потребителей </w:t>
      </w:r>
      <w:r w:rsidRPr="009527AC">
        <w:rPr>
          <w:noProof/>
        </w:rPr>
        <w:t>Сосновского муниципального района Нижегородской области</w:t>
      </w:r>
      <w:r w:rsidRPr="009527AC">
        <w:t xml:space="preserve"> в следующих размерах:</w:t>
      </w: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2757"/>
        <w:gridCol w:w="1131"/>
        <w:gridCol w:w="1134"/>
        <w:gridCol w:w="1131"/>
        <w:gridCol w:w="1131"/>
        <w:gridCol w:w="1127"/>
        <w:gridCol w:w="1123"/>
      </w:tblGrid>
      <w:tr w:rsidR="009527AC" w:rsidRPr="004A52D4" w:rsidTr="008430A9">
        <w:trPr>
          <w:trHeight w:val="281"/>
        </w:trPr>
        <w:tc>
          <w:tcPr>
            <w:tcW w:w="247" w:type="pct"/>
            <w:vMerge w:val="restart"/>
            <w:hideMark/>
          </w:tcPr>
          <w:p w:rsidR="009527AC" w:rsidRPr="00EF3760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 w:rsidRPr="00EF3760">
              <w:rPr>
                <w:sz w:val="16"/>
                <w:szCs w:val="16"/>
              </w:rPr>
              <w:t>№ п/п</w:t>
            </w:r>
          </w:p>
        </w:tc>
        <w:tc>
          <w:tcPr>
            <w:tcW w:w="1374" w:type="pct"/>
            <w:vMerge w:val="restart"/>
            <w:hideMark/>
          </w:tcPr>
          <w:p w:rsidR="009527AC" w:rsidRPr="00EF3760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3378" w:type="pct"/>
            <w:gridSpan w:val="6"/>
          </w:tcPr>
          <w:p w:rsidR="009527AC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Периоды регулирования</w:t>
            </w:r>
          </w:p>
        </w:tc>
      </w:tr>
      <w:tr w:rsidR="009527AC" w:rsidRPr="004A52D4" w:rsidTr="008430A9">
        <w:trPr>
          <w:cantSplit/>
          <w:trHeight w:val="138"/>
        </w:trPr>
        <w:tc>
          <w:tcPr>
            <w:tcW w:w="247" w:type="pct"/>
            <w:vMerge/>
          </w:tcPr>
          <w:p w:rsidR="009527AC" w:rsidRPr="00EF3760" w:rsidRDefault="009527AC" w:rsidP="008430A9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vMerge/>
          </w:tcPr>
          <w:p w:rsidR="009527AC" w:rsidRPr="00EF3760" w:rsidRDefault="009527AC" w:rsidP="008430A9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129" w:type="pct"/>
            <w:gridSpan w:val="2"/>
          </w:tcPr>
          <w:p w:rsidR="009527AC" w:rsidRPr="00F54AF2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 w:rsidRPr="00F54AF2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6</w:t>
            </w:r>
            <w:r w:rsidRPr="00F54AF2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28" w:type="pct"/>
            <w:gridSpan w:val="2"/>
          </w:tcPr>
          <w:p w:rsidR="009527AC" w:rsidRPr="00F54AF2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 год</w:t>
            </w:r>
          </w:p>
        </w:tc>
        <w:tc>
          <w:tcPr>
            <w:tcW w:w="1122" w:type="pct"/>
            <w:gridSpan w:val="2"/>
          </w:tcPr>
          <w:p w:rsidR="009527AC" w:rsidRPr="00F54AF2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 год</w:t>
            </w:r>
          </w:p>
        </w:tc>
      </w:tr>
      <w:tr w:rsidR="009527AC" w:rsidRPr="004A52D4" w:rsidTr="008430A9">
        <w:trPr>
          <w:cantSplit/>
          <w:trHeight w:val="357"/>
        </w:trPr>
        <w:tc>
          <w:tcPr>
            <w:tcW w:w="247" w:type="pct"/>
            <w:vMerge/>
          </w:tcPr>
          <w:p w:rsidR="009527AC" w:rsidRPr="00EF3760" w:rsidRDefault="009527AC" w:rsidP="008430A9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vMerge/>
          </w:tcPr>
          <w:p w:rsidR="009527AC" w:rsidRPr="00EF3760" w:rsidRDefault="009527AC" w:rsidP="008430A9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564" w:type="pct"/>
          </w:tcPr>
          <w:p w:rsidR="009527AC" w:rsidRPr="00EF3760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5" w:type="pct"/>
          </w:tcPr>
          <w:p w:rsidR="009527AC" w:rsidRPr="00EF3760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64" w:type="pct"/>
          </w:tcPr>
          <w:p w:rsidR="009527AC" w:rsidRPr="00EF3760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4" w:type="pct"/>
          </w:tcPr>
          <w:p w:rsidR="009527AC" w:rsidRPr="00EF3760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62" w:type="pct"/>
          </w:tcPr>
          <w:p w:rsidR="009527AC" w:rsidRPr="00EF3760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0" w:type="pct"/>
          </w:tcPr>
          <w:p w:rsidR="009527AC" w:rsidRPr="00EF3760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</w:tr>
      <w:tr w:rsidR="009527AC" w:rsidRPr="004A52D4" w:rsidTr="008430A9">
        <w:trPr>
          <w:trHeight w:val="133"/>
        </w:trPr>
        <w:tc>
          <w:tcPr>
            <w:tcW w:w="247" w:type="pct"/>
          </w:tcPr>
          <w:p w:rsidR="009527AC" w:rsidRDefault="009527AC" w:rsidP="008430A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53" w:type="pct"/>
            <w:gridSpan w:val="7"/>
          </w:tcPr>
          <w:p w:rsidR="009527AC" w:rsidRPr="007E4177" w:rsidRDefault="008F282B" w:rsidP="008430A9">
            <w:pPr>
              <w:pStyle w:val="ac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</w:t>
            </w:r>
            <w:r w:rsidR="009527AC" w:rsidRPr="007E4177">
              <w:rPr>
                <w:sz w:val="24"/>
                <w:szCs w:val="24"/>
                <w:lang w:eastAsia="en-US"/>
              </w:rPr>
              <w:t>а территории Сосновского муниципального района Нижегородской области</w:t>
            </w:r>
          </w:p>
        </w:tc>
      </w:tr>
      <w:tr w:rsidR="009527AC" w:rsidRPr="004A52D4" w:rsidTr="008430A9">
        <w:trPr>
          <w:trHeight w:val="133"/>
        </w:trPr>
        <w:tc>
          <w:tcPr>
            <w:tcW w:w="247" w:type="pct"/>
          </w:tcPr>
          <w:p w:rsidR="009527AC" w:rsidRPr="00EF3760" w:rsidRDefault="009527AC" w:rsidP="008430A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Питьевая вода,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20,81</w:t>
            </w:r>
          </w:p>
        </w:tc>
        <w:tc>
          <w:tcPr>
            <w:tcW w:w="565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21,80</w:t>
            </w:r>
          </w:p>
        </w:tc>
        <w:tc>
          <w:tcPr>
            <w:tcW w:w="564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21,80</w:t>
            </w:r>
          </w:p>
        </w:tc>
        <w:tc>
          <w:tcPr>
            <w:tcW w:w="564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22,99</w:t>
            </w:r>
          </w:p>
        </w:tc>
        <w:tc>
          <w:tcPr>
            <w:tcW w:w="562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22,99</w:t>
            </w:r>
          </w:p>
        </w:tc>
        <w:tc>
          <w:tcPr>
            <w:tcW w:w="560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24,01</w:t>
            </w:r>
          </w:p>
        </w:tc>
      </w:tr>
      <w:tr w:rsidR="009527AC" w:rsidRPr="004A52D4" w:rsidTr="008430A9">
        <w:trPr>
          <w:trHeight w:val="133"/>
        </w:trPr>
        <w:tc>
          <w:tcPr>
            <w:tcW w:w="247" w:type="pct"/>
            <w:vMerge w:val="restart"/>
          </w:tcPr>
          <w:p w:rsidR="009527AC" w:rsidRPr="00EF3760" w:rsidRDefault="009527AC" w:rsidP="008430A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EF3760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Питьевая вода,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20,81</w:t>
            </w:r>
          </w:p>
        </w:tc>
        <w:tc>
          <w:tcPr>
            <w:tcW w:w="565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21,80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21,80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22,99</w:t>
            </w:r>
          </w:p>
        </w:tc>
        <w:tc>
          <w:tcPr>
            <w:tcW w:w="562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22,99</w:t>
            </w:r>
          </w:p>
        </w:tc>
        <w:tc>
          <w:tcPr>
            <w:tcW w:w="560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24,01</w:t>
            </w:r>
          </w:p>
        </w:tc>
      </w:tr>
      <w:tr w:rsidR="009527AC" w:rsidRPr="004A52D4" w:rsidTr="008430A9">
        <w:trPr>
          <w:trHeight w:val="132"/>
        </w:trPr>
        <w:tc>
          <w:tcPr>
            <w:tcW w:w="247" w:type="pct"/>
            <w:vMerge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64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9527AC" w:rsidRPr="004A52D4" w:rsidTr="008430A9">
        <w:trPr>
          <w:trHeight w:val="132"/>
        </w:trPr>
        <w:tc>
          <w:tcPr>
            <w:tcW w:w="247" w:type="pct"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lang w:val="en-US"/>
              </w:rPr>
              <w:t>3</w:t>
            </w:r>
            <w:r>
              <w:rPr>
                <w:b/>
                <w:bCs/>
                <w:sz w:val="20"/>
              </w:rPr>
              <w:t>.</w:t>
            </w: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Водоотведение (без учета очистки сточных вод),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23,08</w:t>
            </w:r>
          </w:p>
        </w:tc>
        <w:tc>
          <w:tcPr>
            <w:tcW w:w="565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24,09</w:t>
            </w:r>
          </w:p>
        </w:tc>
        <w:tc>
          <w:tcPr>
            <w:tcW w:w="564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24,09</w:t>
            </w:r>
          </w:p>
        </w:tc>
        <w:tc>
          <w:tcPr>
            <w:tcW w:w="564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25,31</w:t>
            </w:r>
          </w:p>
        </w:tc>
        <w:tc>
          <w:tcPr>
            <w:tcW w:w="562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25,31</w:t>
            </w:r>
          </w:p>
        </w:tc>
        <w:tc>
          <w:tcPr>
            <w:tcW w:w="560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26,29</w:t>
            </w:r>
          </w:p>
        </w:tc>
      </w:tr>
      <w:tr w:rsidR="009527AC" w:rsidRPr="004A52D4" w:rsidTr="008430A9">
        <w:trPr>
          <w:trHeight w:val="132"/>
        </w:trPr>
        <w:tc>
          <w:tcPr>
            <w:tcW w:w="247" w:type="pct"/>
            <w:vMerge w:val="restart"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792C03">
              <w:rPr>
                <w:b/>
                <w:bCs/>
                <w:sz w:val="20"/>
              </w:rPr>
              <w:t>4</w:t>
            </w:r>
            <w:r>
              <w:rPr>
                <w:b/>
                <w:bCs/>
                <w:sz w:val="20"/>
              </w:rPr>
              <w:t>.</w:t>
            </w: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Водоотведение (без учета очистки сточных вод),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23,08</w:t>
            </w:r>
          </w:p>
        </w:tc>
        <w:tc>
          <w:tcPr>
            <w:tcW w:w="565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24,09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24,09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25,31</w:t>
            </w:r>
          </w:p>
        </w:tc>
        <w:tc>
          <w:tcPr>
            <w:tcW w:w="562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25,31</w:t>
            </w:r>
          </w:p>
        </w:tc>
        <w:tc>
          <w:tcPr>
            <w:tcW w:w="560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26,29</w:t>
            </w:r>
          </w:p>
        </w:tc>
      </w:tr>
      <w:tr w:rsidR="009527AC" w:rsidRPr="004A52D4" w:rsidTr="008430A9">
        <w:trPr>
          <w:trHeight w:val="132"/>
        </w:trPr>
        <w:tc>
          <w:tcPr>
            <w:tcW w:w="247" w:type="pct"/>
            <w:vMerge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64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9527AC" w:rsidRPr="004A52D4" w:rsidTr="008430A9">
        <w:trPr>
          <w:trHeight w:val="133"/>
        </w:trPr>
        <w:tc>
          <w:tcPr>
            <w:tcW w:w="247" w:type="pct"/>
          </w:tcPr>
          <w:p w:rsidR="009527AC" w:rsidRDefault="009527AC" w:rsidP="008430A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53" w:type="pct"/>
            <w:gridSpan w:val="7"/>
          </w:tcPr>
          <w:p w:rsidR="009527AC" w:rsidRPr="007E4177" w:rsidRDefault="008F282B" w:rsidP="008430A9">
            <w:pPr>
              <w:pStyle w:val="ac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</w:t>
            </w:r>
            <w:r w:rsidR="009527AC" w:rsidRPr="007E4177">
              <w:rPr>
                <w:sz w:val="24"/>
                <w:szCs w:val="24"/>
                <w:lang w:eastAsia="en-US"/>
              </w:rPr>
              <w:t>а территории р.п. Сосновское Нижегородской области</w:t>
            </w:r>
          </w:p>
        </w:tc>
      </w:tr>
      <w:tr w:rsidR="009527AC" w:rsidRPr="004A52D4" w:rsidTr="008430A9">
        <w:trPr>
          <w:trHeight w:val="133"/>
        </w:trPr>
        <w:tc>
          <w:tcPr>
            <w:tcW w:w="247" w:type="pct"/>
          </w:tcPr>
          <w:p w:rsidR="009527AC" w:rsidRPr="00EF3760" w:rsidRDefault="009527AC" w:rsidP="008430A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Питьевая вода,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21,63</w:t>
            </w:r>
          </w:p>
        </w:tc>
        <w:tc>
          <w:tcPr>
            <w:tcW w:w="565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22,56</w:t>
            </w:r>
          </w:p>
        </w:tc>
        <w:tc>
          <w:tcPr>
            <w:tcW w:w="564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22,56</w:t>
            </w:r>
          </w:p>
        </w:tc>
        <w:tc>
          <w:tcPr>
            <w:tcW w:w="564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23,87</w:t>
            </w:r>
          </w:p>
        </w:tc>
        <w:tc>
          <w:tcPr>
            <w:tcW w:w="562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23,87</w:t>
            </w:r>
          </w:p>
        </w:tc>
        <w:tc>
          <w:tcPr>
            <w:tcW w:w="560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24,81</w:t>
            </w:r>
          </w:p>
        </w:tc>
      </w:tr>
      <w:tr w:rsidR="009527AC" w:rsidRPr="004A52D4" w:rsidTr="008430A9">
        <w:trPr>
          <w:trHeight w:val="133"/>
        </w:trPr>
        <w:tc>
          <w:tcPr>
            <w:tcW w:w="247" w:type="pct"/>
            <w:vMerge w:val="restart"/>
          </w:tcPr>
          <w:p w:rsidR="009527AC" w:rsidRPr="00EF3760" w:rsidRDefault="009527AC" w:rsidP="008430A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Pr="00EF3760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Питьевая вода,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21,63</w:t>
            </w:r>
          </w:p>
        </w:tc>
        <w:tc>
          <w:tcPr>
            <w:tcW w:w="565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22,56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22,56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23,87</w:t>
            </w:r>
          </w:p>
        </w:tc>
        <w:tc>
          <w:tcPr>
            <w:tcW w:w="562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23,87</w:t>
            </w:r>
          </w:p>
        </w:tc>
        <w:tc>
          <w:tcPr>
            <w:tcW w:w="560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24,81</w:t>
            </w:r>
          </w:p>
        </w:tc>
      </w:tr>
      <w:tr w:rsidR="009527AC" w:rsidRPr="004A52D4" w:rsidTr="008430A9">
        <w:trPr>
          <w:trHeight w:val="132"/>
        </w:trPr>
        <w:tc>
          <w:tcPr>
            <w:tcW w:w="247" w:type="pct"/>
            <w:vMerge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64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9527AC" w:rsidRPr="004A52D4" w:rsidTr="008430A9">
        <w:trPr>
          <w:trHeight w:val="132"/>
        </w:trPr>
        <w:tc>
          <w:tcPr>
            <w:tcW w:w="247" w:type="pct"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7.</w:t>
            </w: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Водоотведение,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58,13</w:t>
            </w:r>
          </w:p>
        </w:tc>
        <w:tc>
          <w:tcPr>
            <w:tcW w:w="565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60,43</w:t>
            </w:r>
          </w:p>
        </w:tc>
        <w:tc>
          <w:tcPr>
            <w:tcW w:w="564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60,43</w:t>
            </w:r>
          </w:p>
        </w:tc>
        <w:tc>
          <w:tcPr>
            <w:tcW w:w="564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64,17</w:t>
            </w:r>
          </w:p>
        </w:tc>
        <w:tc>
          <w:tcPr>
            <w:tcW w:w="562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64,17</w:t>
            </w:r>
          </w:p>
        </w:tc>
        <w:tc>
          <w:tcPr>
            <w:tcW w:w="560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66,66</w:t>
            </w:r>
          </w:p>
        </w:tc>
      </w:tr>
      <w:tr w:rsidR="009527AC" w:rsidRPr="004A52D4" w:rsidTr="008430A9">
        <w:trPr>
          <w:trHeight w:val="132"/>
        </w:trPr>
        <w:tc>
          <w:tcPr>
            <w:tcW w:w="247" w:type="pct"/>
            <w:vMerge w:val="restart"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8.</w:t>
            </w: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Водоотведение,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58,13</w:t>
            </w:r>
          </w:p>
        </w:tc>
        <w:tc>
          <w:tcPr>
            <w:tcW w:w="565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60,43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60,43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64,17</w:t>
            </w:r>
          </w:p>
        </w:tc>
        <w:tc>
          <w:tcPr>
            <w:tcW w:w="562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64,17</w:t>
            </w:r>
          </w:p>
        </w:tc>
        <w:tc>
          <w:tcPr>
            <w:tcW w:w="560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66,66</w:t>
            </w:r>
          </w:p>
        </w:tc>
      </w:tr>
      <w:tr w:rsidR="009527AC" w:rsidRPr="004A52D4" w:rsidTr="008430A9">
        <w:trPr>
          <w:trHeight w:val="132"/>
        </w:trPr>
        <w:tc>
          <w:tcPr>
            <w:tcW w:w="247" w:type="pct"/>
            <w:vMerge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64" w:type="pct"/>
            <w:vMerge/>
            <w:vAlign w:val="bottom"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bottom"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9527AC" w:rsidRPr="009527AC" w:rsidRDefault="009527AC" w:rsidP="009527AC">
      <w:pPr>
        <w:pStyle w:val="ac"/>
        <w:ind w:firstLine="709"/>
      </w:pPr>
      <w:r w:rsidRPr="009527AC">
        <w:rPr>
          <w:b/>
        </w:rPr>
        <w:t>3.</w:t>
      </w:r>
      <w:r w:rsidRPr="009527AC">
        <w:t xml:space="preserve"> Утвердить производственные программы </w:t>
      </w:r>
      <w:r w:rsidRPr="009527AC">
        <w:rPr>
          <w:bCs/>
        </w:rPr>
        <w:t>МУНИЦИПАЛЬНОГО УНИТАРНОГО ПРЕДПРИЯТИЯ «БЫТСЕРВИС»</w:t>
      </w:r>
      <w:r w:rsidRPr="009527AC">
        <w:rPr>
          <w:lang w:eastAsia="en-US"/>
        </w:rPr>
        <w:t>, с. Давыдково Сосновского муниципального района Нижегородской области</w:t>
      </w:r>
      <w:r w:rsidRPr="009527AC">
        <w:rPr>
          <w:noProof/>
        </w:rPr>
        <w:t>, в сфере холодного водоснабжения и водоотведения согласно приложениям к настоящему решению.</w:t>
      </w:r>
    </w:p>
    <w:p w:rsidR="009527AC" w:rsidRPr="009527AC" w:rsidRDefault="009527AC" w:rsidP="009527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527AC">
        <w:rPr>
          <w:b/>
          <w:szCs w:val="28"/>
        </w:rPr>
        <w:lastRenderedPageBreak/>
        <w:t>4.</w:t>
      </w:r>
      <w:r w:rsidRPr="009527AC">
        <w:rPr>
          <w:szCs w:val="28"/>
        </w:rPr>
        <w:t xml:space="preserve"> </w:t>
      </w:r>
      <w:r w:rsidRPr="009527AC">
        <w:rPr>
          <w:bCs/>
          <w:szCs w:val="28"/>
        </w:rPr>
        <w:t>МУНИЦИПАЛЬНОЕ УНИТАРНОЕ ПРЕДПРИЯТИЕ «БЫТСЕРВИС»</w:t>
      </w:r>
      <w:r w:rsidRPr="009527AC">
        <w:rPr>
          <w:szCs w:val="28"/>
          <w:lang w:eastAsia="en-US"/>
        </w:rPr>
        <w:t>, с. Давыдково Сосновского муниципального района Нижегородской области</w:t>
      </w:r>
      <w:r w:rsidRPr="009527AC">
        <w:rPr>
          <w:szCs w:val="28"/>
        </w:rPr>
        <w:t>, применяет упрощенную систему налогообложения и не является плательщиком НДС в соответствии со ст. 346</w:t>
      </w:r>
      <w:r w:rsidRPr="009527AC">
        <w:rPr>
          <w:szCs w:val="28"/>
          <w:vertAlign w:val="superscript"/>
        </w:rPr>
        <w:t>11</w:t>
      </w:r>
      <w:r w:rsidRPr="009527AC">
        <w:rPr>
          <w:szCs w:val="28"/>
        </w:rPr>
        <w:t xml:space="preserve"> главы 26</w:t>
      </w:r>
      <w:r w:rsidRPr="009527AC">
        <w:rPr>
          <w:szCs w:val="28"/>
          <w:vertAlign w:val="superscript"/>
        </w:rPr>
        <w:t>2</w:t>
      </w:r>
      <w:r w:rsidRPr="009527AC">
        <w:rPr>
          <w:szCs w:val="28"/>
        </w:rPr>
        <w:t xml:space="preserve"> Налогового кодекса Российской Федерации.</w:t>
      </w:r>
    </w:p>
    <w:p w:rsidR="009527AC" w:rsidRPr="009527AC" w:rsidRDefault="009527AC" w:rsidP="009527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527AC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AA0136" w:rsidRPr="009527AC" w:rsidRDefault="009527AC" w:rsidP="009527AC">
      <w:pPr>
        <w:pStyle w:val="ac"/>
      </w:pPr>
      <w:r>
        <w:rPr>
          <w:b/>
        </w:rPr>
        <w:t xml:space="preserve">        </w:t>
      </w:r>
      <w:r w:rsidRPr="009527AC">
        <w:rPr>
          <w:b/>
        </w:rPr>
        <w:t>5.</w:t>
      </w:r>
      <w:r w:rsidRPr="009527AC">
        <w:t xml:space="preserve"> Тарифы, установленные пунктом 2. настоящего решения, действуют </w:t>
      </w:r>
      <w:r w:rsidR="005A597D">
        <w:t xml:space="preserve">             </w:t>
      </w:r>
      <w:r w:rsidRPr="009527AC">
        <w:t>с 1 января 2016 года по 31 декабря 2018 года включительно.</w:t>
      </w:r>
    </w:p>
    <w:p w:rsidR="00261BE3" w:rsidRPr="009527AC" w:rsidRDefault="00261BE3" w:rsidP="00AA0136">
      <w:pPr>
        <w:pStyle w:val="ac"/>
      </w:pPr>
    </w:p>
    <w:p w:rsidR="00C7452D" w:rsidRPr="009527AC" w:rsidRDefault="00C7452D" w:rsidP="00261BE3">
      <w:pPr>
        <w:tabs>
          <w:tab w:val="left" w:pos="1897"/>
        </w:tabs>
        <w:rPr>
          <w:szCs w:val="28"/>
        </w:rPr>
      </w:pPr>
    </w:p>
    <w:p w:rsidR="00C7452D" w:rsidRPr="009527AC" w:rsidRDefault="00C7452D" w:rsidP="00261BE3">
      <w:pPr>
        <w:tabs>
          <w:tab w:val="left" w:pos="1897"/>
        </w:tabs>
        <w:rPr>
          <w:szCs w:val="28"/>
        </w:rPr>
      </w:pPr>
    </w:p>
    <w:p w:rsidR="00261BE3" w:rsidRPr="009527AC" w:rsidRDefault="00261BE3" w:rsidP="00261BE3">
      <w:pPr>
        <w:tabs>
          <w:tab w:val="left" w:pos="1897"/>
        </w:tabs>
        <w:rPr>
          <w:szCs w:val="28"/>
        </w:rPr>
      </w:pPr>
      <w:r w:rsidRPr="009527AC">
        <w:rPr>
          <w:szCs w:val="28"/>
        </w:rPr>
        <w:t>И.о. руководителя службы</w:t>
      </w:r>
      <w:r w:rsidRPr="009527AC">
        <w:rPr>
          <w:szCs w:val="28"/>
        </w:rPr>
        <w:tab/>
      </w:r>
      <w:r w:rsidRPr="009527AC">
        <w:rPr>
          <w:szCs w:val="28"/>
        </w:rPr>
        <w:tab/>
      </w:r>
      <w:r w:rsidRPr="009527AC">
        <w:rPr>
          <w:szCs w:val="28"/>
        </w:rPr>
        <w:tab/>
      </w:r>
      <w:r w:rsidRPr="009527AC">
        <w:rPr>
          <w:szCs w:val="28"/>
        </w:rPr>
        <w:tab/>
      </w:r>
      <w:r w:rsidRPr="009527AC">
        <w:rPr>
          <w:szCs w:val="28"/>
        </w:rPr>
        <w:tab/>
      </w:r>
      <w:r w:rsidRPr="009527AC">
        <w:rPr>
          <w:szCs w:val="28"/>
        </w:rPr>
        <w:tab/>
        <w:t>А.В. Семенников</w:t>
      </w:r>
    </w:p>
    <w:p w:rsidR="00261BE3" w:rsidRPr="00E05763" w:rsidRDefault="00261BE3" w:rsidP="00261BE3">
      <w:pPr>
        <w:tabs>
          <w:tab w:val="left" w:pos="1897"/>
        </w:tabs>
        <w:rPr>
          <w:szCs w:val="28"/>
        </w:rPr>
      </w:pPr>
    </w:p>
    <w:p w:rsidR="00261BE3" w:rsidRDefault="00261BE3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A30679" w:rsidRDefault="00293CCD" w:rsidP="00293CCD">
      <w:pPr>
        <w:tabs>
          <w:tab w:val="left" w:pos="7499"/>
        </w:tabs>
        <w:rPr>
          <w:szCs w:val="28"/>
        </w:rPr>
      </w:pPr>
      <w:r>
        <w:rPr>
          <w:szCs w:val="28"/>
        </w:rPr>
        <w:tab/>
      </w:r>
    </w:p>
    <w:p w:rsidR="00E05763" w:rsidRDefault="00A30679" w:rsidP="00293CCD">
      <w:pPr>
        <w:tabs>
          <w:tab w:val="left" w:pos="7499"/>
        </w:tabs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</w:t>
      </w:r>
    </w:p>
    <w:p w:rsidR="00F85C4B" w:rsidRPr="005A597D" w:rsidRDefault="00E05763" w:rsidP="00293CCD">
      <w:pPr>
        <w:tabs>
          <w:tab w:val="left" w:pos="7499"/>
        </w:tabs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</w:t>
      </w:r>
    </w:p>
    <w:p w:rsidR="00F85C4B" w:rsidRPr="005A597D" w:rsidRDefault="00F85C4B" w:rsidP="00293CCD">
      <w:pPr>
        <w:tabs>
          <w:tab w:val="left" w:pos="7499"/>
        </w:tabs>
        <w:rPr>
          <w:szCs w:val="28"/>
        </w:rPr>
      </w:pPr>
    </w:p>
    <w:p w:rsidR="00F85C4B" w:rsidRPr="005A597D" w:rsidRDefault="00F85C4B" w:rsidP="00293CCD">
      <w:pPr>
        <w:tabs>
          <w:tab w:val="left" w:pos="7499"/>
        </w:tabs>
        <w:rPr>
          <w:szCs w:val="28"/>
        </w:rPr>
      </w:pPr>
    </w:p>
    <w:p w:rsidR="00F85C4B" w:rsidRPr="005A597D" w:rsidRDefault="00F85C4B" w:rsidP="00293CCD">
      <w:pPr>
        <w:tabs>
          <w:tab w:val="left" w:pos="7499"/>
        </w:tabs>
        <w:rPr>
          <w:szCs w:val="28"/>
        </w:rPr>
      </w:pPr>
    </w:p>
    <w:p w:rsidR="00F85C4B" w:rsidRPr="009527AC" w:rsidRDefault="00F85C4B" w:rsidP="00293CCD">
      <w:pPr>
        <w:tabs>
          <w:tab w:val="left" w:pos="7499"/>
        </w:tabs>
        <w:rPr>
          <w:szCs w:val="28"/>
        </w:rPr>
      </w:pPr>
    </w:p>
    <w:p w:rsidR="00F85C4B" w:rsidRPr="005A597D" w:rsidRDefault="00F85C4B" w:rsidP="00293CCD">
      <w:pPr>
        <w:tabs>
          <w:tab w:val="left" w:pos="7499"/>
        </w:tabs>
        <w:rPr>
          <w:szCs w:val="28"/>
        </w:rPr>
      </w:pPr>
    </w:p>
    <w:p w:rsidR="00F85C4B" w:rsidRPr="005A597D" w:rsidRDefault="00F85C4B" w:rsidP="00293CCD">
      <w:pPr>
        <w:tabs>
          <w:tab w:val="left" w:pos="7499"/>
        </w:tabs>
        <w:rPr>
          <w:szCs w:val="28"/>
        </w:rPr>
      </w:pPr>
    </w:p>
    <w:p w:rsidR="00F85C4B" w:rsidRDefault="00F85C4B" w:rsidP="00293CCD">
      <w:pPr>
        <w:tabs>
          <w:tab w:val="left" w:pos="7499"/>
        </w:tabs>
        <w:rPr>
          <w:szCs w:val="28"/>
        </w:rPr>
      </w:pPr>
    </w:p>
    <w:p w:rsidR="005A597D" w:rsidRDefault="005A597D" w:rsidP="00293CCD">
      <w:pPr>
        <w:tabs>
          <w:tab w:val="left" w:pos="7499"/>
        </w:tabs>
        <w:rPr>
          <w:szCs w:val="28"/>
        </w:rPr>
      </w:pPr>
    </w:p>
    <w:p w:rsidR="005A597D" w:rsidRDefault="005A597D" w:rsidP="00293CCD">
      <w:pPr>
        <w:tabs>
          <w:tab w:val="left" w:pos="7499"/>
        </w:tabs>
        <w:rPr>
          <w:szCs w:val="28"/>
        </w:rPr>
      </w:pPr>
    </w:p>
    <w:p w:rsidR="005A597D" w:rsidRPr="005A597D" w:rsidRDefault="005A597D" w:rsidP="00293CCD">
      <w:pPr>
        <w:tabs>
          <w:tab w:val="left" w:pos="7499"/>
        </w:tabs>
        <w:rPr>
          <w:szCs w:val="28"/>
        </w:rPr>
      </w:pP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8F282B" w:rsidTr="008F282B">
        <w:tc>
          <w:tcPr>
            <w:tcW w:w="3331" w:type="dxa"/>
          </w:tcPr>
          <w:p w:rsidR="008F282B" w:rsidRDefault="008F282B" w:rsidP="008F282B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8F282B" w:rsidRDefault="008F282B" w:rsidP="008F282B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8F282B" w:rsidRDefault="008F282B" w:rsidP="008F282B">
            <w:pPr>
              <w:tabs>
                <w:tab w:val="left" w:pos="1897"/>
              </w:tabs>
              <w:jc w:val="center"/>
            </w:pPr>
            <w:r>
              <w:t>ПРИЛОЖЕНИЕ 1</w:t>
            </w:r>
          </w:p>
          <w:p w:rsidR="008F282B" w:rsidRDefault="008F282B" w:rsidP="008F282B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8F282B" w:rsidRDefault="008F282B" w:rsidP="008F282B">
            <w:pPr>
              <w:tabs>
                <w:tab w:val="left" w:pos="1897"/>
              </w:tabs>
              <w:jc w:val="center"/>
            </w:pPr>
            <w:r>
              <w:t>от 17 ноября 2015 года № 40/49</w:t>
            </w:r>
          </w:p>
        </w:tc>
      </w:tr>
    </w:tbl>
    <w:p w:rsidR="00293CCD" w:rsidRDefault="00293CCD" w:rsidP="008F282B">
      <w:pPr>
        <w:tabs>
          <w:tab w:val="left" w:pos="1897"/>
        </w:tabs>
        <w:rPr>
          <w:szCs w:val="28"/>
        </w:rPr>
      </w:pPr>
    </w:p>
    <w:tbl>
      <w:tblPr>
        <w:tblW w:w="9725" w:type="dxa"/>
        <w:tblInd w:w="90" w:type="dxa"/>
        <w:tblLook w:val="04A0"/>
      </w:tblPr>
      <w:tblGrid>
        <w:gridCol w:w="3097"/>
        <w:gridCol w:w="734"/>
        <w:gridCol w:w="774"/>
        <w:gridCol w:w="775"/>
        <w:gridCol w:w="731"/>
        <w:gridCol w:w="814"/>
        <w:gridCol w:w="714"/>
        <w:gridCol w:w="834"/>
        <w:gridCol w:w="1275"/>
      </w:tblGrid>
      <w:tr w:rsidR="008F282B" w:rsidRPr="00E1560F" w:rsidTr="008F282B">
        <w:trPr>
          <w:trHeight w:val="315"/>
        </w:trPr>
        <w:tc>
          <w:tcPr>
            <w:tcW w:w="972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1560F">
              <w:rPr>
                <w:b/>
                <w:bCs/>
                <w:color w:val="000000"/>
                <w:sz w:val="24"/>
                <w:szCs w:val="24"/>
              </w:rPr>
              <w:t>ПРОИЗВОДСТВЕННАЯ ПРОГРАММА</w:t>
            </w:r>
          </w:p>
        </w:tc>
      </w:tr>
      <w:tr w:rsidR="008F282B" w:rsidRPr="00E1560F" w:rsidTr="008F282B">
        <w:trPr>
          <w:trHeight w:val="315"/>
        </w:trPr>
        <w:tc>
          <w:tcPr>
            <w:tcW w:w="9725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1560F">
              <w:rPr>
                <w:b/>
                <w:bCs/>
                <w:color w:val="000000"/>
                <w:sz w:val="24"/>
                <w:szCs w:val="24"/>
              </w:rPr>
              <w:t>ПО ОКАЗАНИЮ УСЛУГ ХОЛОДНОГО ВОДОСНАБЖЕНИЯ потребителей Сосновского муниципального района Нижегородской области</w:t>
            </w:r>
          </w:p>
        </w:tc>
      </w:tr>
      <w:tr w:rsidR="008F282B" w:rsidRPr="00E1560F" w:rsidTr="008F282B">
        <w:trPr>
          <w:trHeight w:val="315"/>
        </w:trPr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</w:tr>
      <w:tr w:rsidR="008F282B" w:rsidRPr="00E1560F" w:rsidTr="008F282B">
        <w:trPr>
          <w:trHeight w:val="390"/>
        </w:trPr>
        <w:tc>
          <w:tcPr>
            <w:tcW w:w="972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Срок реализации производственной программы с 01.01.2016 г. по 31.12.2018 г.</w:t>
            </w:r>
            <w:r w:rsidRPr="00E1560F">
              <w:rPr>
                <w:color w:val="000000"/>
                <w:sz w:val="20"/>
                <w:vertAlign w:val="superscript"/>
              </w:rPr>
              <w:t>*</w:t>
            </w:r>
          </w:p>
        </w:tc>
      </w:tr>
      <w:tr w:rsidR="008F282B" w:rsidRPr="00E1560F" w:rsidTr="008F282B">
        <w:trPr>
          <w:trHeight w:val="315"/>
        </w:trPr>
        <w:tc>
          <w:tcPr>
            <w:tcW w:w="9725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1. Паспорт производственной программы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Наименование регулируемой  </w:t>
            </w:r>
          </w:p>
        </w:tc>
        <w:tc>
          <w:tcPr>
            <w:tcW w:w="662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МУП "Бытсервис" с.Давыдково Сосновского муниципального района Нижегородской области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организации (ИНН)</w:t>
            </w:r>
          </w:p>
        </w:tc>
        <w:tc>
          <w:tcPr>
            <w:tcW w:w="6628" w:type="dxa"/>
            <w:gridSpan w:val="8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</w:tr>
      <w:tr w:rsidR="008F282B" w:rsidRPr="00E1560F" w:rsidTr="008F282B">
        <w:trPr>
          <w:trHeight w:val="330"/>
        </w:trPr>
        <w:tc>
          <w:tcPr>
            <w:tcW w:w="309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Местонахождение            </w:t>
            </w:r>
          </w:p>
        </w:tc>
        <w:tc>
          <w:tcPr>
            <w:tcW w:w="662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с. Давыдково Сосновского муниципального района Нижегородской области</w:t>
            </w:r>
          </w:p>
        </w:tc>
      </w:tr>
      <w:tr w:rsidR="008F282B" w:rsidRPr="00E1560F" w:rsidTr="008F282B">
        <w:trPr>
          <w:trHeight w:val="40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регулируемой организации   </w:t>
            </w:r>
          </w:p>
        </w:tc>
        <w:tc>
          <w:tcPr>
            <w:tcW w:w="6628" w:type="dxa"/>
            <w:gridSpan w:val="8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</w:tr>
      <w:tr w:rsidR="008F282B" w:rsidRPr="00E1560F" w:rsidTr="008F282B">
        <w:trPr>
          <w:trHeight w:val="330"/>
        </w:trPr>
        <w:tc>
          <w:tcPr>
            <w:tcW w:w="309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Наименование               </w:t>
            </w:r>
          </w:p>
        </w:tc>
        <w:tc>
          <w:tcPr>
            <w:tcW w:w="662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Региональная служба по тарифам Нижегородской области</w:t>
            </w:r>
          </w:p>
        </w:tc>
      </w:tr>
      <w:tr w:rsidR="008F282B" w:rsidRPr="00E1560F" w:rsidTr="008F282B">
        <w:trPr>
          <w:trHeight w:val="28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уполномоченного органа </w:t>
            </w:r>
          </w:p>
        </w:tc>
        <w:tc>
          <w:tcPr>
            <w:tcW w:w="6628" w:type="dxa"/>
            <w:gridSpan w:val="8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</w:tr>
      <w:tr w:rsidR="008F282B" w:rsidRPr="00E1560F" w:rsidTr="008F282B">
        <w:trPr>
          <w:trHeight w:val="345"/>
        </w:trPr>
        <w:tc>
          <w:tcPr>
            <w:tcW w:w="309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Местонахождение            </w:t>
            </w:r>
          </w:p>
        </w:tc>
        <w:tc>
          <w:tcPr>
            <w:tcW w:w="662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603082, Нижний Новгород, Кремль, корпус 1</w:t>
            </w:r>
          </w:p>
        </w:tc>
      </w:tr>
      <w:tr w:rsidR="008F282B" w:rsidRPr="00E1560F" w:rsidTr="008F282B">
        <w:trPr>
          <w:trHeight w:val="42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уполномоченного органа     </w:t>
            </w:r>
          </w:p>
        </w:tc>
        <w:tc>
          <w:tcPr>
            <w:tcW w:w="6628" w:type="dxa"/>
            <w:gridSpan w:val="8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</w:tr>
      <w:tr w:rsidR="008F282B" w:rsidRPr="00E1560F" w:rsidTr="008F282B">
        <w:trPr>
          <w:trHeight w:val="285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2. Объем подачи воды</w:t>
            </w:r>
          </w:p>
        </w:tc>
      </w:tr>
      <w:tr w:rsidR="008F282B" w:rsidRPr="00E1560F" w:rsidTr="008F282B">
        <w:trPr>
          <w:trHeight w:val="300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Наименование услуги    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2016 год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2017 год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2018 год</w:t>
            </w:r>
          </w:p>
        </w:tc>
      </w:tr>
      <w:tr w:rsidR="008F282B" w:rsidRPr="00E1560F" w:rsidTr="008F282B">
        <w:trPr>
          <w:trHeight w:val="420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Подано воды всего, тыс.м</w:t>
            </w:r>
            <w:r w:rsidRPr="00E1560F">
              <w:rPr>
                <w:color w:val="000000"/>
                <w:sz w:val="20"/>
                <w:vertAlign w:val="superscript"/>
              </w:rPr>
              <w:t>3</w:t>
            </w:r>
            <w:r w:rsidRPr="00E1560F">
              <w:rPr>
                <w:color w:val="000000"/>
                <w:sz w:val="20"/>
              </w:rPr>
              <w:t xml:space="preserve"> в том числе: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57,708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57,708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57,708</w:t>
            </w:r>
          </w:p>
        </w:tc>
      </w:tr>
      <w:tr w:rsidR="008F282B" w:rsidRPr="00E1560F" w:rsidTr="008F282B">
        <w:trPr>
          <w:trHeight w:val="300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>- населению,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45,35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45,35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45,35</w:t>
            </w:r>
          </w:p>
        </w:tc>
      </w:tr>
      <w:tr w:rsidR="008F282B" w:rsidRPr="00E1560F" w:rsidTr="008F282B">
        <w:trPr>
          <w:trHeight w:val="300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>- бюджетным потребителям,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10,7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10,7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10,7</w:t>
            </w:r>
          </w:p>
        </w:tc>
      </w:tr>
      <w:tr w:rsidR="008F282B" w:rsidRPr="00E1560F" w:rsidTr="008F282B">
        <w:trPr>
          <w:trHeight w:val="300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>- прочим потребителям,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1,66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1,66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1,66</w:t>
            </w:r>
          </w:p>
        </w:tc>
      </w:tr>
      <w:tr w:rsidR="008F282B" w:rsidRPr="00E1560F" w:rsidTr="008F282B">
        <w:trPr>
          <w:trHeight w:val="300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 xml:space="preserve">- собственное потребление 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</w:tr>
      <w:tr w:rsidR="008F282B" w:rsidRPr="00E1560F" w:rsidTr="008F282B">
        <w:trPr>
          <w:trHeight w:val="285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Дата реализации мероприятия</w:t>
            </w:r>
          </w:p>
        </w:tc>
        <w:tc>
          <w:tcPr>
            <w:tcW w:w="30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2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</w:tr>
      <w:tr w:rsidR="008F282B" w:rsidRPr="00E1560F" w:rsidTr="008F282B">
        <w:trPr>
          <w:trHeight w:val="375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2016 год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Производственные расходы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1082,878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1 082,878</w:t>
            </w:r>
          </w:p>
        </w:tc>
      </w:tr>
      <w:tr w:rsidR="008F282B" w:rsidRPr="00E1560F" w:rsidTr="008F282B">
        <w:trPr>
          <w:trHeight w:val="36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Административные расходы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Расходы на амортизацию основных средств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19,621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19,621</w:t>
            </w:r>
          </w:p>
        </w:tc>
      </w:tr>
      <w:tr w:rsidR="008F282B" w:rsidRPr="00E1560F" w:rsidTr="008F282B">
        <w:trPr>
          <w:trHeight w:val="375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на 2016 год:                             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1102,499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1 102,499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2017 год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Производственные расходы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1120,261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1 120,261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lastRenderedPageBreak/>
              <w:t>Административные расходы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Расходы на амортизацию основных средств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20,070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20,070</w:t>
            </w:r>
          </w:p>
        </w:tc>
      </w:tr>
      <w:tr w:rsidR="008F282B" w:rsidRPr="00E1560F" w:rsidTr="008F282B">
        <w:trPr>
          <w:trHeight w:val="375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на 2017 год:                             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1140,331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1 140,331</w:t>
            </w:r>
          </w:p>
        </w:tc>
      </w:tr>
      <w:tr w:rsidR="008F282B" w:rsidRPr="00E1560F" w:rsidTr="008F282B">
        <w:trPr>
          <w:trHeight w:val="375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2018 год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Производственные расходы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1177,869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1 177,869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Административные расходы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Расходы на амортизацию основных средств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8F282B" w:rsidRPr="00E1560F" w:rsidTr="008F282B">
        <w:trPr>
          <w:trHeight w:val="375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20,714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20,714</w:t>
            </w:r>
          </w:p>
        </w:tc>
      </w:tr>
      <w:tr w:rsidR="008F282B" w:rsidRPr="00E1560F" w:rsidTr="008F282B">
        <w:trPr>
          <w:trHeight w:val="375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на 2018 год:                             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1198,583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1 198,583</w:t>
            </w:r>
          </w:p>
        </w:tc>
      </w:tr>
      <w:tr w:rsidR="008F282B" w:rsidRPr="00E1560F" w:rsidTr="008F282B">
        <w:trPr>
          <w:trHeight w:val="375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3441,413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3 441,413</w:t>
            </w:r>
          </w:p>
        </w:tc>
      </w:tr>
      <w:tr w:rsidR="008F282B" w:rsidRPr="00E1560F" w:rsidTr="008F282B">
        <w:trPr>
          <w:trHeight w:val="63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</w:t>
            </w:r>
            <w:r w:rsidRPr="00E1560F">
              <w:rPr>
                <w:i/>
                <w:iCs/>
                <w:color w:val="000000"/>
                <w:sz w:val="20"/>
              </w:rPr>
              <w:t xml:space="preserve">4.1. Перечень мероприятий по ремонту объектов централизованных   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 xml:space="preserve">                 систем водоснабжения 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Дата реализации мероприятия</w:t>
            </w:r>
          </w:p>
        </w:tc>
        <w:tc>
          <w:tcPr>
            <w:tcW w:w="30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2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2016 год</w:t>
            </w:r>
          </w:p>
        </w:tc>
      </w:tr>
      <w:tr w:rsidR="008F282B" w:rsidRPr="00E1560F" w:rsidTr="008F282B">
        <w:trPr>
          <w:trHeight w:val="51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126,936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126,94</w:t>
            </w:r>
          </w:p>
        </w:tc>
      </w:tr>
      <w:tr w:rsidR="008F282B" w:rsidRPr="00E1560F" w:rsidTr="008F282B">
        <w:trPr>
          <w:trHeight w:val="51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51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3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на 2016 год:                             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126,94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126,94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2017 год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133,9749751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133,97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3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на 2017 год:                             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133,97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133,97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2018 год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140,1245077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140,12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3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на 2018 год:                             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140,12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140,12</w:t>
            </w:r>
          </w:p>
        </w:tc>
      </w:tr>
      <w:tr w:rsidR="008F282B" w:rsidRPr="00E1560F" w:rsidTr="008F282B">
        <w:trPr>
          <w:trHeight w:val="285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lastRenderedPageBreak/>
              <w:t>Всего на срок реализации программы: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401,04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401,04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 xml:space="preserve">   4.2. Перечень мероприятий, направленных на улучшение качества   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 xml:space="preserve">             питьевой воды 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Дата реализации мероприятия</w:t>
            </w:r>
          </w:p>
        </w:tc>
        <w:tc>
          <w:tcPr>
            <w:tcW w:w="30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2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2016 год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2016 год:                             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2017 год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2017 год:                             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2018 год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2018 год:                             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60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 </w:t>
            </w:r>
            <w:r w:rsidRPr="00E1560F">
              <w:rPr>
                <w:i/>
                <w:iCs/>
                <w:color w:val="000000"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</w:tc>
      </w:tr>
      <w:tr w:rsidR="008F282B" w:rsidRPr="00E1560F" w:rsidTr="008F282B">
        <w:trPr>
          <w:trHeight w:val="330"/>
        </w:trPr>
        <w:tc>
          <w:tcPr>
            <w:tcW w:w="9725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E1560F">
              <w:rPr>
                <w:color w:val="000000"/>
                <w:sz w:val="20"/>
              </w:rPr>
              <w:t xml:space="preserve">   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Дата реализации мероприятия</w:t>
            </w:r>
          </w:p>
        </w:tc>
        <w:tc>
          <w:tcPr>
            <w:tcW w:w="30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2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2016 год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2016 год:                             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2017 год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2017 год:                             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2018 год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2018 год:                             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420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Дата реализации мероприятия</w:t>
            </w:r>
          </w:p>
        </w:tc>
        <w:tc>
          <w:tcPr>
            <w:tcW w:w="30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2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2016 год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2016 год:                             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2017 год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lastRenderedPageBreak/>
              <w:t>Мероприятие 1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2017 год:                             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2018 год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3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00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2018 год:                             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375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8F282B" w:rsidRPr="00E1560F" w:rsidTr="008F282B">
        <w:trPr>
          <w:trHeight w:val="435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     </w:t>
            </w:r>
            <w:r w:rsidRPr="00E1560F">
              <w:rPr>
                <w:b/>
                <w:bCs/>
                <w:color w:val="000000"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8F282B" w:rsidRPr="00E1560F" w:rsidTr="008F282B">
        <w:trPr>
          <w:trHeight w:val="300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Ед.изм.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2016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2017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2018</w:t>
            </w:r>
          </w:p>
        </w:tc>
      </w:tr>
      <w:tr w:rsidR="008F282B" w:rsidRPr="00E1560F" w:rsidTr="008F282B">
        <w:trPr>
          <w:trHeight w:val="45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Показатели качества воды</w:t>
            </w:r>
          </w:p>
        </w:tc>
      </w:tr>
      <w:tr w:rsidR="008F282B" w:rsidRPr="00E1560F" w:rsidTr="008F282B">
        <w:trPr>
          <w:trHeight w:val="97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both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%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</w:tr>
      <w:tr w:rsidR="008F282B" w:rsidRPr="00E1560F" w:rsidTr="008F282B">
        <w:trPr>
          <w:trHeight w:val="73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both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%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Показатели надежности и бесперебойности водоснабжения</w:t>
            </w:r>
          </w:p>
        </w:tc>
      </w:tr>
      <w:tr w:rsidR="008F282B" w:rsidRPr="00E1560F" w:rsidTr="008F282B">
        <w:trPr>
          <w:trHeight w:val="121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both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ед./км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Показатели энергетической эффективности</w:t>
            </w:r>
          </w:p>
        </w:tc>
      </w:tr>
      <w:tr w:rsidR="008F282B" w:rsidRPr="00E1560F" w:rsidTr="008F282B">
        <w:trPr>
          <w:trHeight w:val="570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both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%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</w:tr>
      <w:tr w:rsidR="008F282B" w:rsidRPr="00E1560F" w:rsidTr="008F282B">
        <w:trPr>
          <w:trHeight w:val="55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both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кВт*ч/куб. м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-</w:t>
            </w:r>
          </w:p>
        </w:tc>
      </w:tr>
      <w:tr w:rsidR="008F282B" w:rsidRPr="00E1560F" w:rsidTr="008F282B">
        <w:trPr>
          <w:trHeight w:val="52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both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питьевой воды, на единицу объема </w:t>
            </w:r>
            <w:r w:rsidRPr="00E1560F">
              <w:rPr>
                <w:color w:val="000000"/>
                <w:sz w:val="20"/>
              </w:rPr>
              <w:lastRenderedPageBreak/>
              <w:t>транспортируемой воды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lastRenderedPageBreak/>
              <w:t xml:space="preserve">  кВт*ч/куб. м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0,63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0,63</w:t>
            </w:r>
          </w:p>
        </w:tc>
      </w:tr>
      <w:tr w:rsidR="008F282B" w:rsidRPr="00E1560F" w:rsidTr="008F282B">
        <w:trPr>
          <w:trHeight w:val="285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lastRenderedPageBreak/>
              <w:t xml:space="preserve">       6. Расчет эффективности производственной программы        </w:t>
            </w:r>
          </w:p>
        </w:tc>
      </w:tr>
      <w:tr w:rsidR="008F282B" w:rsidRPr="00E1560F" w:rsidTr="008F282B">
        <w:trPr>
          <w:trHeight w:val="300"/>
        </w:trPr>
        <w:tc>
          <w:tcPr>
            <w:tcW w:w="53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За 2016 год    </w:t>
            </w:r>
          </w:p>
        </w:tc>
        <w:tc>
          <w:tcPr>
            <w:tcW w:w="43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</w:tr>
      <w:tr w:rsidR="008F282B" w:rsidRPr="00E1560F" w:rsidTr="008F282B">
        <w:trPr>
          <w:trHeight w:val="300"/>
        </w:trPr>
        <w:tc>
          <w:tcPr>
            <w:tcW w:w="53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За 2017 год</w:t>
            </w:r>
          </w:p>
        </w:tc>
        <w:tc>
          <w:tcPr>
            <w:tcW w:w="43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</w:tr>
      <w:tr w:rsidR="008F282B" w:rsidRPr="00E1560F" w:rsidTr="008F282B">
        <w:trPr>
          <w:trHeight w:val="300"/>
        </w:trPr>
        <w:tc>
          <w:tcPr>
            <w:tcW w:w="53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За 2018 год</w:t>
            </w:r>
          </w:p>
        </w:tc>
        <w:tc>
          <w:tcPr>
            <w:tcW w:w="43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</w:tr>
      <w:tr w:rsidR="008F282B" w:rsidRPr="00E1560F" w:rsidTr="008F282B">
        <w:trPr>
          <w:trHeight w:val="300"/>
        </w:trPr>
        <w:tc>
          <w:tcPr>
            <w:tcW w:w="53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3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</w:tr>
      <w:tr w:rsidR="008F282B" w:rsidRPr="00E1560F" w:rsidTr="008F282B">
        <w:trPr>
          <w:trHeight w:val="255"/>
        </w:trPr>
        <w:tc>
          <w:tcPr>
            <w:tcW w:w="9725" w:type="dxa"/>
            <w:gridSpan w:val="9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     </w:t>
            </w:r>
            <w:r w:rsidRPr="00E1560F">
              <w:rPr>
                <w:b/>
                <w:bCs/>
                <w:color w:val="000000"/>
                <w:sz w:val="20"/>
              </w:rPr>
              <w:t xml:space="preserve">7. Общий объем финансовых потребностей, направленных на реализацию производственной программы         </w:t>
            </w:r>
          </w:p>
        </w:tc>
      </w:tr>
      <w:tr w:rsidR="008F282B" w:rsidRPr="00E1560F" w:rsidTr="008F282B">
        <w:trPr>
          <w:trHeight w:val="255"/>
        </w:trPr>
        <w:tc>
          <w:tcPr>
            <w:tcW w:w="9725" w:type="dxa"/>
            <w:gridSpan w:val="9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</w:tr>
      <w:tr w:rsidR="008F282B" w:rsidRPr="00E1560F" w:rsidTr="008F282B">
        <w:trPr>
          <w:trHeight w:val="255"/>
        </w:trPr>
        <w:tc>
          <w:tcPr>
            <w:tcW w:w="7616" w:type="dxa"/>
            <w:gridSpan w:val="7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8F282B" w:rsidRPr="00E1560F" w:rsidTr="008F282B">
        <w:trPr>
          <w:trHeight w:val="255"/>
        </w:trPr>
        <w:tc>
          <w:tcPr>
            <w:tcW w:w="7616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</w:p>
        </w:tc>
      </w:tr>
      <w:tr w:rsidR="008F282B" w:rsidRPr="00E1560F" w:rsidTr="008F282B">
        <w:trPr>
          <w:trHeight w:val="300"/>
        </w:trPr>
        <w:tc>
          <w:tcPr>
            <w:tcW w:w="761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2016 год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1 229,435</w:t>
            </w:r>
          </w:p>
        </w:tc>
      </w:tr>
      <w:tr w:rsidR="008F282B" w:rsidRPr="00E1560F" w:rsidTr="008F282B">
        <w:trPr>
          <w:trHeight w:val="300"/>
        </w:trPr>
        <w:tc>
          <w:tcPr>
            <w:tcW w:w="761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2017 год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1 274,306</w:t>
            </w:r>
          </w:p>
        </w:tc>
      </w:tr>
      <w:tr w:rsidR="008F282B" w:rsidRPr="00E1560F" w:rsidTr="008F282B">
        <w:trPr>
          <w:trHeight w:val="300"/>
        </w:trPr>
        <w:tc>
          <w:tcPr>
            <w:tcW w:w="761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2018 год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1 338,707</w:t>
            </w:r>
          </w:p>
        </w:tc>
      </w:tr>
      <w:tr w:rsidR="008F282B" w:rsidRPr="00E1560F" w:rsidTr="008F282B">
        <w:trPr>
          <w:trHeight w:val="285"/>
        </w:trPr>
        <w:tc>
          <w:tcPr>
            <w:tcW w:w="761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Итого: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3 842,448</w:t>
            </w: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     </w:t>
            </w:r>
            <w:r w:rsidRPr="00E1560F">
              <w:rPr>
                <w:b/>
                <w:bCs/>
                <w:color w:val="000000"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E1560F">
              <w:rPr>
                <w:color w:val="000000"/>
                <w:sz w:val="20"/>
              </w:rPr>
              <w:t xml:space="preserve">                         </w:t>
            </w:r>
          </w:p>
        </w:tc>
      </w:tr>
      <w:tr w:rsidR="008F282B" w:rsidRPr="00E1560F" w:rsidTr="008F282B">
        <w:trPr>
          <w:trHeight w:val="300"/>
        </w:trPr>
        <w:tc>
          <w:tcPr>
            <w:tcW w:w="761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2014 год</w:t>
            </w:r>
          </w:p>
        </w:tc>
      </w:tr>
      <w:tr w:rsidR="008F282B" w:rsidRPr="00E1560F" w:rsidTr="008F282B">
        <w:trPr>
          <w:trHeight w:val="300"/>
        </w:trPr>
        <w:tc>
          <w:tcPr>
            <w:tcW w:w="761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Объем подачи воды,  тыс.куб.м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57,707</w:t>
            </w:r>
          </w:p>
        </w:tc>
      </w:tr>
      <w:tr w:rsidR="008F282B" w:rsidRPr="00E1560F" w:rsidTr="008F282B">
        <w:trPr>
          <w:trHeight w:val="360"/>
        </w:trPr>
        <w:tc>
          <w:tcPr>
            <w:tcW w:w="761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1624,143</w:t>
            </w:r>
          </w:p>
        </w:tc>
      </w:tr>
      <w:tr w:rsidR="008F282B" w:rsidRPr="00E1560F" w:rsidTr="008F282B">
        <w:trPr>
          <w:trHeight w:val="615"/>
        </w:trPr>
        <w:tc>
          <w:tcPr>
            <w:tcW w:w="761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тыс.руб.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319,353</w:t>
            </w:r>
          </w:p>
        </w:tc>
      </w:tr>
      <w:tr w:rsidR="008F282B" w:rsidRPr="00E1560F" w:rsidTr="008F282B">
        <w:trPr>
          <w:trHeight w:val="300"/>
        </w:trPr>
        <w:tc>
          <w:tcPr>
            <w:tcW w:w="761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F282B" w:rsidRPr="00E1560F" w:rsidRDefault="008F282B" w:rsidP="008F282B">
            <w:pPr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Общий объем финансовых потребностей за 2014 год, тыс.руб.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1 943,50</w:t>
            </w:r>
          </w:p>
        </w:tc>
      </w:tr>
      <w:tr w:rsidR="008F282B" w:rsidRPr="00E1560F" w:rsidTr="008F282B">
        <w:trPr>
          <w:trHeight w:val="255"/>
        </w:trPr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</w:tr>
      <w:tr w:rsidR="008F282B" w:rsidRPr="00E1560F" w:rsidTr="008F282B">
        <w:trPr>
          <w:trHeight w:val="300"/>
        </w:trPr>
        <w:tc>
          <w:tcPr>
            <w:tcW w:w="972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* при установлении тарифов методом экономически обоснованных расходов (затрат) – данные в производственной программе указываются на период 2016 года.</w:t>
            </w:r>
          </w:p>
        </w:tc>
      </w:tr>
      <w:tr w:rsidR="008F282B" w:rsidRPr="00E1560F" w:rsidTr="008F282B">
        <w:trPr>
          <w:trHeight w:val="315"/>
        </w:trPr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82B" w:rsidRPr="00E1560F" w:rsidRDefault="008F282B" w:rsidP="008F282B">
            <w:pPr>
              <w:rPr>
                <w:sz w:val="20"/>
              </w:rPr>
            </w:pPr>
          </w:p>
        </w:tc>
      </w:tr>
    </w:tbl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Pr="005A597D" w:rsidRDefault="00293CCD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Default="00F85C4B" w:rsidP="00261BE3">
      <w:pPr>
        <w:tabs>
          <w:tab w:val="left" w:pos="1897"/>
        </w:tabs>
        <w:rPr>
          <w:szCs w:val="28"/>
        </w:rPr>
      </w:pPr>
    </w:p>
    <w:p w:rsidR="008F282B" w:rsidRDefault="008F282B" w:rsidP="00261BE3">
      <w:pPr>
        <w:tabs>
          <w:tab w:val="left" w:pos="1897"/>
        </w:tabs>
        <w:rPr>
          <w:szCs w:val="28"/>
        </w:rPr>
      </w:pPr>
    </w:p>
    <w:p w:rsidR="008F282B" w:rsidRPr="005A597D" w:rsidRDefault="008F282B" w:rsidP="00261BE3">
      <w:pPr>
        <w:tabs>
          <w:tab w:val="left" w:pos="1897"/>
        </w:tabs>
        <w:rPr>
          <w:szCs w:val="28"/>
        </w:rPr>
      </w:pPr>
      <w:r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8F282B" w:rsidTr="008F282B">
        <w:tc>
          <w:tcPr>
            <w:tcW w:w="3331" w:type="dxa"/>
          </w:tcPr>
          <w:p w:rsidR="008F282B" w:rsidRDefault="008F282B" w:rsidP="008F282B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8F282B" w:rsidRDefault="008F282B" w:rsidP="008F282B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8F282B" w:rsidRDefault="008F282B" w:rsidP="008F282B">
            <w:pPr>
              <w:tabs>
                <w:tab w:val="left" w:pos="1897"/>
              </w:tabs>
              <w:jc w:val="center"/>
            </w:pPr>
            <w:r>
              <w:t>ПРИЛОЖЕНИЕ 2</w:t>
            </w:r>
          </w:p>
          <w:p w:rsidR="008F282B" w:rsidRDefault="008F282B" w:rsidP="008F282B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8F282B" w:rsidRDefault="008F282B" w:rsidP="008F282B">
            <w:pPr>
              <w:tabs>
                <w:tab w:val="left" w:pos="1897"/>
              </w:tabs>
              <w:jc w:val="center"/>
            </w:pPr>
            <w:r>
              <w:t>от 17 ноября 2015 года № 40/49</w:t>
            </w:r>
          </w:p>
        </w:tc>
      </w:tr>
    </w:tbl>
    <w:p w:rsidR="008F282B" w:rsidRPr="005A597D" w:rsidRDefault="008F282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tbl>
      <w:tblPr>
        <w:tblW w:w="9843" w:type="dxa"/>
        <w:tblInd w:w="90" w:type="dxa"/>
        <w:tblLook w:val="04A0"/>
      </w:tblPr>
      <w:tblGrid>
        <w:gridCol w:w="2862"/>
        <w:gridCol w:w="855"/>
        <w:gridCol w:w="752"/>
        <w:gridCol w:w="705"/>
        <w:gridCol w:w="801"/>
        <w:gridCol w:w="875"/>
        <w:gridCol w:w="916"/>
        <w:gridCol w:w="670"/>
        <w:gridCol w:w="1407"/>
      </w:tblGrid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1560F">
              <w:rPr>
                <w:b/>
                <w:bCs/>
                <w:color w:val="000000"/>
                <w:sz w:val="24"/>
                <w:szCs w:val="24"/>
              </w:rPr>
              <w:t>ПРОИЗВОДСТВЕННАЯ ПРОГРАММА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1560F">
              <w:rPr>
                <w:b/>
                <w:bCs/>
                <w:color w:val="000000"/>
                <w:sz w:val="24"/>
                <w:szCs w:val="24"/>
              </w:rPr>
              <w:t xml:space="preserve">ПО ОКАЗАНИЮ УСЛУГ ХОЛОДНОГО </w:t>
            </w:r>
            <w:r>
              <w:rPr>
                <w:b/>
                <w:bCs/>
                <w:color w:val="000000"/>
                <w:sz w:val="24"/>
                <w:szCs w:val="24"/>
              </w:rPr>
              <w:t>ВОДОСНАБЖЕНИЯ потребителей р.п. </w:t>
            </w:r>
            <w:r w:rsidRPr="00E1560F">
              <w:rPr>
                <w:b/>
                <w:bCs/>
                <w:color w:val="000000"/>
                <w:sz w:val="24"/>
                <w:szCs w:val="24"/>
              </w:rPr>
              <w:t>Сосновское Нижегородской области</w:t>
            </w:r>
          </w:p>
        </w:tc>
      </w:tr>
      <w:tr w:rsidR="00E1560F" w:rsidRPr="00E1560F" w:rsidTr="00E1560F">
        <w:trPr>
          <w:trHeight w:val="300"/>
        </w:trPr>
        <w:tc>
          <w:tcPr>
            <w:tcW w:w="984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4"/>
                <w:szCs w:val="24"/>
              </w:rPr>
            </w:pPr>
            <w:r w:rsidRPr="00E1560F">
              <w:rPr>
                <w:color w:val="000000"/>
                <w:sz w:val="24"/>
                <w:szCs w:val="24"/>
              </w:rPr>
              <w:t>Срок реализации производственной программы с 01.01.2016 г. по 31.12.2018 г.</w:t>
            </w:r>
            <w:r w:rsidRPr="00E1560F">
              <w:rPr>
                <w:rFonts w:ascii="Arial CYR" w:hAnsi="Arial CYR" w:cs="Arial CYR"/>
                <w:color w:val="000000"/>
                <w:sz w:val="24"/>
                <w:szCs w:val="24"/>
                <w:vertAlign w:val="superscript"/>
              </w:rPr>
              <w:t>*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1. Паспорт производственной программы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Наименование регулируемой  </w:t>
            </w:r>
          </w:p>
        </w:tc>
        <w:tc>
          <w:tcPr>
            <w:tcW w:w="698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МУП "Бытсервис" с.Давыдково Сосновского муниципального района Нижегородской области</w:t>
            </w:r>
            <w:r w:rsidRPr="00E1560F">
              <w:rPr>
                <w:color w:val="000000"/>
                <w:sz w:val="20"/>
              </w:rPr>
              <w:br/>
              <w:t>ИНН  5231004770</w:t>
            </w:r>
          </w:p>
        </w:tc>
      </w:tr>
      <w:tr w:rsidR="00E1560F" w:rsidRPr="00E1560F" w:rsidTr="00E1560F">
        <w:trPr>
          <w:trHeight w:val="61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организации (ИНН)</w:t>
            </w:r>
          </w:p>
        </w:tc>
        <w:tc>
          <w:tcPr>
            <w:tcW w:w="6981" w:type="dxa"/>
            <w:gridSpan w:val="8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</w:tr>
      <w:tr w:rsidR="00E1560F" w:rsidRPr="00E1560F" w:rsidTr="00E1560F">
        <w:trPr>
          <w:trHeight w:val="330"/>
        </w:trPr>
        <w:tc>
          <w:tcPr>
            <w:tcW w:w="28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Местонахождение            </w:t>
            </w:r>
          </w:p>
        </w:tc>
        <w:tc>
          <w:tcPr>
            <w:tcW w:w="698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с. Давыдково Сосновского муниципального района Нижегородской области потребителей р.п. Сосновское Нижегородской области</w:t>
            </w:r>
          </w:p>
        </w:tc>
      </w:tr>
      <w:tr w:rsidR="00E1560F" w:rsidRPr="00E1560F" w:rsidTr="00E1560F">
        <w:trPr>
          <w:trHeight w:val="40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регулируемой организации   </w:t>
            </w:r>
          </w:p>
        </w:tc>
        <w:tc>
          <w:tcPr>
            <w:tcW w:w="6981" w:type="dxa"/>
            <w:gridSpan w:val="8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</w:tr>
      <w:tr w:rsidR="00E1560F" w:rsidRPr="00E1560F" w:rsidTr="00E1560F">
        <w:trPr>
          <w:trHeight w:val="330"/>
        </w:trPr>
        <w:tc>
          <w:tcPr>
            <w:tcW w:w="28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Наименование               </w:t>
            </w:r>
          </w:p>
        </w:tc>
        <w:tc>
          <w:tcPr>
            <w:tcW w:w="698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Региональная служба по тарифам Нижегородской области</w:t>
            </w:r>
          </w:p>
        </w:tc>
      </w:tr>
      <w:tr w:rsidR="00E1560F" w:rsidRPr="00E1560F" w:rsidTr="00E1560F">
        <w:trPr>
          <w:trHeight w:val="28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уполномоченного органа </w:t>
            </w:r>
          </w:p>
        </w:tc>
        <w:tc>
          <w:tcPr>
            <w:tcW w:w="6981" w:type="dxa"/>
            <w:gridSpan w:val="8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</w:tr>
      <w:tr w:rsidR="00E1560F" w:rsidRPr="00E1560F" w:rsidTr="00E1560F">
        <w:trPr>
          <w:trHeight w:val="345"/>
        </w:trPr>
        <w:tc>
          <w:tcPr>
            <w:tcW w:w="28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Местонахождение            </w:t>
            </w:r>
          </w:p>
        </w:tc>
        <w:tc>
          <w:tcPr>
            <w:tcW w:w="698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603082, Нижний Новгород, Кремль, корпус 1</w:t>
            </w:r>
          </w:p>
        </w:tc>
      </w:tr>
      <w:tr w:rsidR="00E1560F" w:rsidRPr="00E1560F" w:rsidTr="00E1560F">
        <w:trPr>
          <w:trHeight w:val="420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уполномоченного органа     </w:t>
            </w:r>
          </w:p>
        </w:tc>
        <w:tc>
          <w:tcPr>
            <w:tcW w:w="6981" w:type="dxa"/>
            <w:gridSpan w:val="8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2. Объем подачи воды</w:t>
            </w:r>
          </w:p>
        </w:tc>
      </w:tr>
      <w:tr w:rsidR="00E1560F" w:rsidRPr="00E1560F" w:rsidTr="00E1560F">
        <w:trPr>
          <w:trHeight w:val="255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Наименование услуги    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2016 год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2017 год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2018 год</w:t>
            </w:r>
          </w:p>
        </w:tc>
      </w:tr>
      <w:tr w:rsidR="00E1560F" w:rsidRPr="00E1560F" w:rsidTr="00E1560F">
        <w:trPr>
          <w:trHeight w:val="420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Подано воды всего, тыс.м</w:t>
            </w:r>
            <w:r w:rsidRPr="00E1560F">
              <w:rPr>
                <w:color w:val="000000"/>
                <w:sz w:val="20"/>
                <w:vertAlign w:val="superscript"/>
              </w:rPr>
              <w:t>3</w:t>
            </w:r>
            <w:r w:rsidRPr="00E1560F">
              <w:rPr>
                <w:color w:val="000000"/>
                <w:sz w:val="20"/>
              </w:rPr>
              <w:t xml:space="preserve"> в том числе: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208,911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208,911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208,911</w:t>
            </w:r>
          </w:p>
        </w:tc>
      </w:tr>
      <w:tr w:rsidR="00E1560F" w:rsidRPr="00E1560F" w:rsidTr="00E1560F">
        <w:trPr>
          <w:trHeight w:val="255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>- населению,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137,85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137,85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137,85</w:t>
            </w:r>
          </w:p>
        </w:tc>
      </w:tr>
      <w:tr w:rsidR="00E1560F" w:rsidRPr="00E1560F" w:rsidTr="00E1560F">
        <w:trPr>
          <w:trHeight w:val="255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>- бюджетным потребителям,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29,85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29,85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29,85</w:t>
            </w:r>
          </w:p>
        </w:tc>
      </w:tr>
      <w:tr w:rsidR="00E1560F" w:rsidRPr="00E1560F" w:rsidTr="00E1560F">
        <w:trPr>
          <w:trHeight w:val="255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>- прочим потребителям,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41,21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41,21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41,21</w:t>
            </w:r>
          </w:p>
        </w:tc>
      </w:tr>
      <w:tr w:rsidR="00E1560F" w:rsidRPr="00E1560F" w:rsidTr="00E1560F">
        <w:trPr>
          <w:trHeight w:val="255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 xml:space="preserve">- собственное потребление 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Дата реализации мероприятия</w:t>
            </w:r>
          </w:p>
        </w:tc>
        <w:tc>
          <w:tcPr>
            <w:tcW w:w="32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  <w:tc>
          <w:tcPr>
            <w:tcW w:w="16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2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</w:tr>
      <w:tr w:rsidR="00E1560F" w:rsidRPr="00E1560F" w:rsidTr="00E1560F">
        <w:trPr>
          <w:trHeight w:val="37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2016 год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Производственные расходы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3442,472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3 442,472</w:t>
            </w:r>
          </w:p>
        </w:tc>
      </w:tr>
      <w:tr w:rsidR="00E1560F" w:rsidRPr="00E1560F" w:rsidTr="00E1560F">
        <w:trPr>
          <w:trHeight w:val="360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Административные расходы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Расходы на амортизацию основных средств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79,684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79,684</w:t>
            </w:r>
          </w:p>
        </w:tc>
      </w:tr>
      <w:tr w:rsidR="00E1560F" w:rsidRPr="00E1560F" w:rsidTr="00E1560F">
        <w:trPr>
          <w:trHeight w:val="37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на 2016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3522,156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3 522,156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2017 год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Производственные расходы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3644,025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3 644,025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lastRenderedPageBreak/>
              <w:t>Административные расходы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Расходы на амортизацию основных средств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81,982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81,982</w:t>
            </w:r>
          </w:p>
        </w:tc>
      </w:tr>
      <w:tr w:rsidR="00E1560F" w:rsidRPr="00E1560F" w:rsidTr="00E1560F">
        <w:trPr>
          <w:trHeight w:val="37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на 2017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3726,007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3 726,007</w:t>
            </w:r>
          </w:p>
        </w:tc>
      </w:tr>
      <w:tr w:rsidR="00E1560F" w:rsidRPr="00E1560F" w:rsidTr="00E1560F">
        <w:trPr>
          <w:trHeight w:val="37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2018 год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Производственные расходы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3830,963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3 830,963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Административные расходы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Расходы на амортизацию основных средств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0,000</w:t>
            </w:r>
          </w:p>
        </w:tc>
      </w:tr>
      <w:tr w:rsidR="00E1560F" w:rsidRPr="00E1560F" w:rsidTr="00E1560F">
        <w:trPr>
          <w:trHeight w:val="37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84,389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84,389</w:t>
            </w:r>
          </w:p>
        </w:tc>
      </w:tr>
      <w:tr w:rsidR="00E1560F" w:rsidRPr="00E1560F" w:rsidTr="00E1560F">
        <w:trPr>
          <w:trHeight w:val="37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на 2018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3915,353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3 915,353</w:t>
            </w:r>
          </w:p>
        </w:tc>
      </w:tr>
      <w:tr w:rsidR="00E1560F" w:rsidRPr="00E1560F" w:rsidTr="00E1560F">
        <w:trPr>
          <w:trHeight w:val="37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11163,516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11 163,516</w:t>
            </w:r>
          </w:p>
        </w:tc>
      </w:tr>
      <w:tr w:rsidR="00E1560F" w:rsidRPr="00E1560F" w:rsidTr="00E1560F">
        <w:trPr>
          <w:trHeight w:val="630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</w:t>
            </w:r>
            <w:r w:rsidRPr="00E1560F">
              <w:rPr>
                <w:i/>
                <w:iCs/>
                <w:color w:val="000000"/>
                <w:sz w:val="20"/>
              </w:rPr>
              <w:t xml:space="preserve">4.1. Перечень мероприятий по ремонту объектов централизованных   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 xml:space="preserve">                 систем водоснабжения 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Дата реализации мероприятия</w:t>
            </w:r>
          </w:p>
        </w:tc>
        <w:tc>
          <w:tcPr>
            <w:tcW w:w="32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  <w:tc>
          <w:tcPr>
            <w:tcW w:w="16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2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2016 год</w:t>
            </w:r>
          </w:p>
        </w:tc>
      </w:tr>
      <w:tr w:rsidR="00E1560F" w:rsidRPr="00E1560F" w:rsidTr="00E1560F">
        <w:trPr>
          <w:trHeight w:val="510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1093,698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1 093,70</w:t>
            </w:r>
          </w:p>
        </w:tc>
      </w:tr>
      <w:tr w:rsidR="00E1560F" w:rsidRPr="00E1560F" w:rsidTr="00E1560F">
        <w:trPr>
          <w:trHeight w:val="510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510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3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на 2016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1 093,70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1 093,70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2017 год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1119,62958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1 119,63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3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на 2017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1 119,63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1 119,63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2018 год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1171,021256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1 171,02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3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на 2018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1 171,02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1 171,02</w:t>
            </w:r>
          </w:p>
        </w:tc>
      </w:tr>
      <w:tr w:rsidR="00E1560F" w:rsidRPr="00E1560F" w:rsidTr="00E1560F">
        <w:trPr>
          <w:trHeight w:val="25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3 384,35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3 384,35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 xml:space="preserve">   4.2. Перечень мероприятий, направленных на улучшение качества   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 xml:space="preserve">             питьевой воды 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lastRenderedPageBreak/>
              <w:t xml:space="preserve">      Наименование мероприятий      </w:t>
            </w:r>
          </w:p>
        </w:tc>
        <w:tc>
          <w:tcPr>
            <w:tcW w:w="1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Дата реализации мероприятия</w:t>
            </w:r>
          </w:p>
        </w:tc>
        <w:tc>
          <w:tcPr>
            <w:tcW w:w="32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  <w:tc>
          <w:tcPr>
            <w:tcW w:w="16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2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2016 год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2016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2017 год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2017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2018 год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2018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360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 </w:t>
            </w:r>
            <w:r w:rsidRPr="00E1560F">
              <w:rPr>
                <w:i/>
                <w:iCs/>
                <w:color w:val="000000"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</w:tc>
      </w:tr>
      <w:tr w:rsidR="00E1560F" w:rsidRPr="00E1560F" w:rsidTr="00E1560F">
        <w:trPr>
          <w:trHeight w:val="330"/>
        </w:trPr>
        <w:tc>
          <w:tcPr>
            <w:tcW w:w="9843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E1560F">
              <w:rPr>
                <w:color w:val="000000"/>
                <w:sz w:val="20"/>
              </w:rPr>
              <w:t xml:space="preserve">   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Дата реализации мероприятия</w:t>
            </w:r>
          </w:p>
        </w:tc>
        <w:tc>
          <w:tcPr>
            <w:tcW w:w="32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  <w:tc>
          <w:tcPr>
            <w:tcW w:w="16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2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2016 год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2016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2017 год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2017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2018 год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2018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420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rPr>
                <w:i/>
                <w:iCs/>
                <w:color w:val="000000"/>
                <w:sz w:val="20"/>
              </w:rPr>
            </w:pPr>
            <w:r w:rsidRPr="00E1560F">
              <w:rPr>
                <w:i/>
                <w:iCs/>
                <w:color w:val="000000"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Дата реализации мероприятия</w:t>
            </w:r>
          </w:p>
        </w:tc>
        <w:tc>
          <w:tcPr>
            <w:tcW w:w="32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  <w:tc>
          <w:tcPr>
            <w:tcW w:w="16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2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2016 год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2016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2017 год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2017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2018 год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1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Мероприятие 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25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Итого за 2018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375"/>
        </w:trPr>
        <w:tc>
          <w:tcPr>
            <w:tcW w:w="44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E1560F" w:rsidRPr="00E1560F" w:rsidTr="00E1560F">
        <w:trPr>
          <w:trHeight w:val="43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lastRenderedPageBreak/>
              <w:t xml:space="preserve">        </w:t>
            </w:r>
            <w:r w:rsidRPr="00E1560F">
              <w:rPr>
                <w:b/>
                <w:bCs/>
                <w:color w:val="000000"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E1560F" w:rsidRPr="00E1560F" w:rsidTr="00E1560F">
        <w:trPr>
          <w:trHeight w:val="255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Ед.изм.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2016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2017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2018</w:t>
            </w:r>
          </w:p>
        </w:tc>
      </w:tr>
      <w:tr w:rsidR="00E1560F" w:rsidRPr="00E1560F" w:rsidTr="00E1560F">
        <w:trPr>
          <w:trHeight w:val="450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Показатели качества воды</w:t>
            </w:r>
          </w:p>
        </w:tc>
      </w:tr>
      <w:tr w:rsidR="00E1560F" w:rsidRPr="00E1560F" w:rsidTr="00E1560F">
        <w:trPr>
          <w:trHeight w:val="975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both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%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</w:tr>
      <w:tr w:rsidR="00E1560F" w:rsidRPr="00E1560F" w:rsidTr="00E1560F">
        <w:trPr>
          <w:trHeight w:val="735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both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%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Показатели надежности и бесперебойности водоснабжения</w:t>
            </w:r>
          </w:p>
        </w:tc>
      </w:tr>
      <w:tr w:rsidR="00E1560F" w:rsidRPr="00E1560F" w:rsidTr="00E1560F">
        <w:trPr>
          <w:trHeight w:val="1215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both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ед./км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Показатели энергетической эффективности</w:t>
            </w:r>
          </w:p>
        </w:tc>
      </w:tr>
      <w:tr w:rsidR="00E1560F" w:rsidRPr="00E1560F" w:rsidTr="00E1560F">
        <w:trPr>
          <w:trHeight w:val="570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both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%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</w:t>
            </w:r>
          </w:p>
        </w:tc>
      </w:tr>
      <w:tr w:rsidR="00E1560F" w:rsidRPr="00E1560F" w:rsidTr="00E1560F">
        <w:trPr>
          <w:trHeight w:val="555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both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кВт*ч/куб. м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-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-</w:t>
            </w:r>
          </w:p>
        </w:tc>
      </w:tr>
      <w:tr w:rsidR="00E1560F" w:rsidRPr="00E1560F" w:rsidTr="00E1560F">
        <w:trPr>
          <w:trHeight w:val="525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both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кВт*ч/куб. м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0,51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0,51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E1560F" w:rsidRPr="00E1560F" w:rsidTr="00E1560F">
        <w:trPr>
          <w:trHeight w:val="255"/>
        </w:trPr>
        <w:tc>
          <w:tcPr>
            <w:tcW w:w="51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За 2016 год    </w:t>
            </w: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</w:tr>
      <w:tr w:rsidR="00E1560F" w:rsidRPr="00E1560F" w:rsidTr="00E1560F">
        <w:trPr>
          <w:trHeight w:val="255"/>
        </w:trPr>
        <w:tc>
          <w:tcPr>
            <w:tcW w:w="51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За 2017 год</w:t>
            </w: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</w:tr>
      <w:tr w:rsidR="00E1560F" w:rsidRPr="00E1560F" w:rsidTr="00E1560F">
        <w:trPr>
          <w:trHeight w:val="255"/>
        </w:trPr>
        <w:tc>
          <w:tcPr>
            <w:tcW w:w="51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За 2018 год</w:t>
            </w: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</w:tr>
      <w:tr w:rsidR="00E1560F" w:rsidRPr="00E1560F" w:rsidTr="00E1560F">
        <w:trPr>
          <w:trHeight w:val="255"/>
        </w:trPr>
        <w:tc>
          <w:tcPr>
            <w:tcW w:w="51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     </w:t>
            </w:r>
            <w:r w:rsidRPr="00E1560F">
              <w:rPr>
                <w:b/>
                <w:bCs/>
                <w:color w:val="000000"/>
                <w:sz w:val="20"/>
              </w:rPr>
              <w:t xml:space="preserve">7. Общий объем финансовых потребностей, направленных на реализацию производственной </w:t>
            </w:r>
            <w:r w:rsidRPr="00E1560F">
              <w:rPr>
                <w:b/>
                <w:bCs/>
                <w:color w:val="000000"/>
                <w:sz w:val="20"/>
              </w:rPr>
              <w:lastRenderedPageBreak/>
              <w:t xml:space="preserve">программы         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</w:tr>
      <w:tr w:rsidR="00E1560F" w:rsidRPr="00E1560F" w:rsidTr="00E1560F">
        <w:trPr>
          <w:trHeight w:val="255"/>
        </w:trPr>
        <w:tc>
          <w:tcPr>
            <w:tcW w:w="7766" w:type="dxa"/>
            <w:gridSpan w:val="7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E1560F" w:rsidRPr="00E1560F" w:rsidTr="00E1560F">
        <w:trPr>
          <w:trHeight w:val="255"/>
        </w:trPr>
        <w:tc>
          <w:tcPr>
            <w:tcW w:w="7766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  <w:tc>
          <w:tcPr>
            <w:tcW w:w="2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</w:p>
        </w:tc>
      </w:tr>
      <w:tr w:rsidR="00E1560F" w:rsidRPr="00E1560F" w:rsidTr="00E1560F">
        <w:trPr>
          <w:trHeight w:val="255"/>
        </w:trPr>
        <w:tc>
          <w:tcPr>
            <w:tcW w:w="776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2016 год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4 615,854</w:t>
            </w:r>
          </w:p>
        </w:tc>
      </w:tr>
      <w:tr w:rsidR="00E1560F" w:rsidRPr="00E1560F" w:rsidTr="00E1560F">
        <w:trPr>
          <w:trHeight w:val="255"/>
        </w:trPr>
        <w:tc>
          <w:tcPr>
            <w:tcW w:w="776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2017 год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4 845,636</w:t>
            </w:r>
          </w:p>
        </w:tc>
      </w:tr>
      <w:tr w:rsidR="00E1560F" w:rsidRPr="00E1560F" w:rsidTr="00E1560F">
        <w:trPr>
          <w:trHeight w:val="255"/>
        </w:trPr>
        <w:tc>
          <w:tcPr>
            <w:tcW w:w="776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На 2018 год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5 086,374</w:t>
            </w:r>
          </w:p>
        </w:tc>
      </w:tr>
      <w:tr w:rsidR="00E1560F" w:rsidRPr="00E1560F" w:rsidTr="00E1560F">
        <w:trPr>
          <w:trHeight w:val="255"/>
        </w:trPr>
        <w:tc>
          <w:tcPr>
            <w:tcW w:w="776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Итого: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14 547,865</w:t>
            </w:r>
          </w:p>
        </w:tc>
      </w:tr>
      <w:tr w:rsidR="00E1560F" w:rsidRPr="00E1560F" w:rsidTr="00E1560F">
        <w:trPr>
          <w:trHeight w:val="255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 xml:space="preserve">        </w:t>
            </w:r>
            <w:r w:rsidRPr="00E1560F">
              <w:rPr>
                <w:b/>
                <w:bCs/>
                <w:color w:val="000000"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E1560F">
              <w:rPr>
                <w:color w:val="000000"/>
                <w:sz w:val="20"/>
              </w:rPr>
              <w:t xml:space="preserve">                         </w:t>
            </w:r>
          </w:p>
        </w:tc>
      </w:tr>
      <w:tr w:rsidR="00E1560F" w:rsidRPr="00E1560F" w:rsidTr="00E1560F">
        <w:trPr>
          <w:trHeight w:val="255"/>
        </w:trPr>
        <w:tc>
          <w:tcPr>
            <w:tcW w:w="776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 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2014 год</w:t>
            </w:r>
          </w:p>
        </w:tc>
      </w:tr>
      <w:tr w:rsidR="00E1560F" w:rsidRPr="00E1560F" w:rsidTr="00E1560F">
        <w:trPr>
          <w:trHeight w:val="255"/>
        </w:trPr>
        <w:tc>
          <w:tcPr>
            <w:tcW w:w="776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Объем подачи воды,  тыс.куб.м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208,911</w:t>
            </w:r>
          </w:p>
        </w:tc>
      </w:tr>
      <w:tr w:rsidR="00E1560F" w:rsidRPr="00E1560F" w:rsidTr="00E1560F">
        <w:trPr>
          <w:trHeight w:val="360"/>
        </w:trPr>
        <w:tc>
          <w:tcPr>
            <w:tcW w:w="776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2951,564</w:t>
            </w:r>
          </w:p>
        </w:tc>
      </w:tr>
      <w:tr w:rsidR="00E1560F" w:rsidRPr="00E1560F" w:rsidTr="00E1560F">
        <w:trPr>
          <w:trHeight w:val="615"/>
        </w:trPr>
        <w:tc>
          <w:tcPr>
            <w:tcW w:w="776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тыс.руб.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530,971</w:t>
            </w:r>
          </w:p>
        </w:tc>
      </w:tr>
      <w:tr w:rsidR="00E1560F" w:rsidRPr="00E1560F" w:rsidTr="00E1560F">
        <w:trPr>
          <w:trHeight w:val="270"/>
        </w:trPr>
        <w:tc>
          <w:tcPr>
            <w:tcW w:w="776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1560F" w:rsidRPr="00E1560F" w:rsidRDefault="00E1560F" w:rsidP="00E1560F">
            <w:pPr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Общий объем финансовых потребностей за 2014 год, тыс.руб.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1560F">
              <w:rPr>
                <w:b/>
                <w:bCs/>
                <w:color w:val="000000"/>
                <w:sz w:val="20"/>
              </w:rPr>
              <w:t>3 482,54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trHeight w:val="285"/>
        </w:trPr>
        <w:tc>
          <w:tcPr>
            <w:tcW w:w="984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color w:val="000000"/>
                <w:sz w:val="20"/>
              </w:rPr>
            </w:pPr>
            <w:r w:rsidRPr="00E1560F">
              <w:rPr>
                <w:color w:val="000000"/>
                <w:sz w:val="20"/>
              </w:rPr>
              <w:t>* при установлении тарифов методом экономически обоснованных расходов (затрат) – данные в производственной программе указываются на период 2016 года.</w:t>
            </w:r>
          </w:p>
        </w:tc>
      </w:tr>
      <w:tr w:rsidR="00E1560F" w:rsidRPr="00E1560F" w:rsidTr="00E1560F">
        <w:trPr>
          <w:trHeight w:val="255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rFonts w:ascii="Arial CYR" w:hAnsi="Arial CYR" w:cs="Arial CYR"/>
                <w:sz w:val="20"/>
              </w:rPr>
            </w:pPr>
          </w:p>
        </w:tc>
      </w:tr>
    </w:tbl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8F282B" w:rsidP="00261BE3">
      <w:pPr>
        <w:tabs>
          <w:tab w:val="left" w:pos="1897"/>
        </w:tabs>
        <w:rPr>
          <w:szCs w:val="28"/>
        </w:rPr>
      </w:pPr>
      <w:r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8F282B" w:rsidTr="008F282B">
        <w:tc>
          <w:tcPr>
            <w:tcW w:w="3331" w:type="dxa"/>
          </w:tcPr>
          <w:p w:rsidR="008F282B" w:rsidRDefault="008F282B" w:rsidP="008F282B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8F282B" w:rsidRDefault="008F282B" w:rsidP="008F282B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8F282B" w:rsidRDefault="008F282B" w:rsidP="008F282B">
            <w:pPr>
              <w:tabs>
                <w:tab w:val="left" w:pos="1897"/>
              </w:tabs>
              <w:jc w:val="center"/>
            </w:pPr>
            <w:r>
              <w:t>ПРИЛОЖЕНИЕ 3</w:t>
            </w:r>
          </w:p>
          <w:p w:rsidR="008F282B" w:rsidRDefault="008F282B" w:rsidP="008F282B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8F282B" w:rsidRDefault="008F282B" w:rsidP="008F282B">
            <w:pPr>
              <w:tabs>
                <w:tab w:val="left" w:pos="1897"/>
              </w:tabs>
              <w:jc w:val="center"/>
            </w:pPr>
            <w:r>
              <w:t>от 17 ноября 2015 года № 40/49</w:t>
            </w:r>
          </w:p>
        </w:tc>
      </w:tr>
    </w:tbl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Default="00F85C4B" w:rsidP="00261BE3">
      <w:pPr>
        <w:tabs>
          <w:tab w:val="left" w:pos="1897"/>
        </w:tabs>
        <w:rPr>
          <w:szCs w:val="28"/>
        </w:rPr>
      </w:pPr>
    </w:p>
    <w:tbl>
      <w:tblPr>
        <w:tblW w:w="10482" w:type="dxa"/>
        <w:tblInd w:w="90" w:type="dxa"/>
        <w:tblLook w:val="04A0"/>
      </w:tblPr>
      <w:tblGrid>
        <w:gridCol w:w="2570"/>
        <w:gridCol w:w="567"/>
        <w:gridCol w:w="65"/>
        <w:gridCol w:w="537"/>
        <w:gridCol w:w="522"/>
        <w:gridCol w:w="265"/>
        <w:gridCol w:w="554"/>
        <w:gridCol w:w="554"/>
        <w:gridCol w:w="244"/>
        <w:gridCol w:w="155"/>
        <w:gridCol w:w="776"/>
        <w:gridCol w:w="155"/>
        <w:gridCol w:w="343"/>
        <w:gridCol w:w="351"/>
        <w:gridCol w:w="236"/>
        <w:gridCol w:w="438"/>
        <w:gridCol w:w="1266"/>
        <w:gridCol w:w="236"/>
        <w:gridCol w:w="800"/>
      </w:tblGrid>
      <w:tr w:rsidR="00E1560F" w:rsidRPr="00E1560F" w:rsidTr="00E1560F">
        <w:trPr>
          <w:gridAfter w:val="2"/>
          <w:wAfter w:w="1036" w:type="dxa"/>
          <w:trHeight w:val="675"/>
        </w:trPr>
        <w:tc>
          <w:tcPr>
            <w:tcW w:w="9446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sz w:val="24"/>
                <w:szCs w:val="24"/>
              </w:rPr>
            </w:pPr>
            <w:r w:rsidRPr="00E1560F">
              <w:rPr>
                <w:b/>
                <w:bCs/>
                <w:sz w:val="24"/>
                <w:szCs w:val="24"/>
              </w:rPr>
              <w:t>ПРОИЗВОДСТВЕННАЯ ПРОГРАММА ПО ОКАЗАНИЮ УСЛУГ ВОДООТВЕДЕНИЯ потребителям Сосновского муниципального района Нижегородской области</w:t>
            </w:r>
          </w:p>
        </w:tc>
      </w:tr>
      <w:tr w:rsidR="00E1560F" w:rsidRPr="00E1560F" w:rsidTr="00E1560F">
        <w:trPr>
          <w:gridAfter w:val="2"/>
          <w:wAfter w:w="1036" w:type="dxa"/>
          <w:trHeight w:val="375"/>
        </w:trPr>
        <w:tc>
          <w:tcPr>
            <w:tcW w:w="9446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sz w:val="24"/>
                <w:szCs w:val="24"/>
              </w:rPr>
            </w:pPr>
            <w:r w:rsidRPr="00E1560F">
              <w:rPr>
                <w:sz w:val="24"/>
                <w:szCs w:val="24"/>
              </w:rPr>
              <w:t>Срок реализации производственной программы с 01.01.2016 г. по 31.12.2018 г.</w:t>
            </w:r>
          </w:p>
        </w:tc>
      </w:tr>
      <w:tr w:rsidR="00E1560F" w:rsidRPr="00E1560F" w:rsidTr="00E1560F">
        <w:trPr>
          <w:trHeight w:val="270"/>
        </w:trPr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sz w:val="20"/>
              </w:rPr>
            </w:pPr>
            <w:r w:rsidRPr="00E1560F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E1560F" w:rsidRPr="00E1560F" w:rsidTr="00E1560F">
        <w:trPr>
          <w:gridAfter w:val="2"/>
          <w:wAfter w:w="1036" w:type="dxa"/>
          <w:trHeight w:val="630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6876" w:type="dxa"/>
            <w:gridSpan w:val="1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МУП "Бытсервис" с.Давыдково Сосновского муниципального района Нижегородской области</w:t>
            </w:r>
          </w:p>
        </w:tc>
      </w:tr>
      <w:tr w:rsidR="00E1560F" w:rsidRPr="00E1560F" w:rsidTr="00E1560F">
        <w:trPr>
          <w:gridAfter w:val="2"/>
          <w:wAfter w:w="1036" w:type="dxa"/>
          <w:trHeight w:val="78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6876" w:type="dxa"/>
            <w:gridSpan w:val="1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с. Давыдково Сосновского муниципального района Нижегородской области</w:t>
            </w:r>
          </w:p>
        </w:tc>
      </w:tr>
      <w:tr w:rsidR="00E1560F" w:rsidRPr="00E1560F" w:rsidTr="00E1560F">
        <w:trPr>
          <w:gridAfter w:val="2"/>
          <w:wAfter w:w="1036" w:type="dxa"/>
          <w:trHeight w:val="525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6876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E1560F" w:rsidRPr="00E1560F" w:rsidTr="00E1560F">
        <w:trPr>
          <w:gridAfter w:val="2"/>
          <w:wAfter w:w="1036" w:type="dxa"/>
          <w:trHeight w:val="525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6876" w:type="dxa"/>
            <w:gridSpan w:val="1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603082, Нижний Новгород, Кремль, корпус 1       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sz w:val="20"/>
              </w:rPr>
            </w:pPr>
            <w:r w:rsidRPr="00E1560F">
              <w:rPr>
                <w:b/>
                <w:bCs/>
                <w:sz w:val="20"/>
              </w:rPr>
              <w:t>2. Объем принимаемых сточных вод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1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94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2016 год</w:t>
            </w:r>
          </w:p>
        </w:tc>
        <w:tc>
          <w:tcPr>
            <w:tcW w:w="18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2017 год</w:t>
            </w:r>
          </w:p>
        </w:tc>
        <w:tc>
          <w:tcPr>
            <w:tcW w:w="24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2018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660"/>
        </w:trPr>
        <w:tc>
          <w:tcPr>
            <w:tcW w:w="31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Принято сточных вод  всего, тыс.м</w:t>
            </w:r>
            <w:r w:rsidRPr="00E1560F">
              <w:rPr>
                <w:sz w:val="20"/>
                <w:vertAlign w:val="superscript"/>
              </w:rPr>
              <w:t>3</w:t>
            </w:r>
            <w:r w:rsidRPr="00E1560F">
              <w:rPr>
                <w:sz w:val="20"/>
              </w:rPr>
              <w:t xml:space="preserve"> в том числе:</w:t>
            </w:r>
          </w:p>
        </w:tc>
        <w:tc>
          <w:tcPr>
            <w:tcW w:w="194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25,18</w:t>
            </w:r>
          </w:p>
        </w:tc>
        <w:tc>
          <w:tcPr>
            <w:tcW w:w="18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25,18</w:t>
            </w:r>
          </w:p>
        </w:tc>
        <w:tc>
          <w:tcPr>
            <w:tcW w:w="24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25,18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1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i/>
                <w:iCs/>
                <w:sz w:val="20"/>
              </w:rPr>
            </w:pPr>
            <w:r w:rsidRPr="00E1560F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194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16,51</w:t>
            </w:r>
          </w:p>
        </w:tc>
        <w:tc>
          <w:tcPr>
            <w:tcW w:w="18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16,51</w:t>
            </w:r>
          </w:p>
        </w:tc>
        <w:tc>
          <w:tcPr>
            <w:tcW w:w="24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16,51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1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i/>
                <w:iCs/>
                <w:sz w:val="20"/>
              </w:rPr>
            </w:pPr>
            <w:r w:rsidRPr="00E1560F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194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8,66</w:t>
            </w:r>
          </w:p>
        </w:tc>
        <w:tc>
          <w:tcPr>
            <w:tcW w:w="18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8,66</w:t>
            </w:r>
          </w:p>
        </w:tc>
        <w:tc>
          <w:tcPr>
            <w:tcW w:w="24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8,66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1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i/>
                <w:iCs/>
                <w:sz w:val="20"/>
              </w:rPr>
            </w:pPr>
            <w:r w:rsidRPr="00E1560F">
              <w:rPr>
                <w:i/>
                <w:iCs/>
                <w:sz w:val="20"/>
              </w:rPr>
              <w:t>- прочие  потребители,</w:t>
            </w:r>
          </w:p>
        </w:tc>
        <w:tc>
          <w:tcPr>
            <w:tcW w:w="194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8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1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i/>
                <w:iCs/>
                <w:sz w:val="20"/>
              </w:rPr>
            </w:pPr>
            <w:r w:rsidRPr="00E1560F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194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8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600"/>
        </w:trPr>
        <w:tc>
          <w:tcPr>
            <w:tcW w:w="31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Пропущено через очистные сооружения, тыс.м3</w:t>
            </w:r>
          </w:p>
        </w:tc>
        <w:tc>
          <w:tcPr>
            <w:tcW w:w="194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8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600"/>
        </w:trPr>
        <w:tc>
          <w:tcPr>
            <w:tcW w:w="31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94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18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4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sz w:val="20"/>
              </w:rPr>
            </w:pPr>
            <w:r w:rsidRPr="00E1560F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Дата реализации мероприятия</w:t>
            </w:r>
          </w:p>
        </w:tc>
        <w:tc>
          <w:tcPr>
            <w:tcW w:w="40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Всего сумма, тыс. руб.  </w:t>
            </w:r>
          </w:p>
        </w:tc>
      </w:tr>
      <w:tr w:rsidR="00E1560F" w:rsidRPr="00E1560F" w:rsidTr="00E1560F">
        <w:trPr>
          <w:gridAfter w:val="2"/>
          <w:wAfter w:w="1036" w:type="dxa"/>
          <w:trHeight w:val="300"/>
        </w:trPr>
        <w:tc>
          <w:tcPr>
            <w:tcW w:w="32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Себестоимость</w:t>
            </w:r>
          </w:p>
        </w:tc>
        <w:tc>
          <w:tcPr>
            <w:tcW w:w="249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  Другие  источники    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49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2016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39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Производственные расходы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337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337</w:t>
            </w:r>
          </w:p>
        </w:tc>
      </w:tr>
      <w:tr w:rsidR="00E1560F" w:rsidRPr="00E1560F" w:rsidTr="00E1560F">
        <w:trPr>
          <w:gridAfter w:val="2"/>
          <w:wAfter w:w="1036" w:type="dxa"/>
          <w:trHeight w:val="42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Административные расходы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555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435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615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lastRenderedPageBreak/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615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5,937689575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5,937689575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343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343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2017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36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Производственные расходы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345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345</w:t>
            </w:r>
          </w:p>
        </w:tc>
      </w:tr>
      <w:tr w:rsidR="00E1560F" w:rsidRPr="00E1560F" w:rsidTr="00E1560F">
        <w:trPr>
          <w:gridAfter w:val="2"/>
          <w:wAfter w:w="1036" w:type="dxa"/>
          <w:trHeight w:val="36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Административные расходы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555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33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60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585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6,160287251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6,160287251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Итого за 2017 год: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352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352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2018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375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Производственные расходы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361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361</w:t>
            </w:r>
          </w:p>
        </w:tc>
      </w:tr>
      <w:tr w:rsidR="00E1560F" w:rsidRPr="00E1560F" w:rsidTr="00E1560F">
        <w:trPr>
          <w:gridAfter w:val="2"/>
          <w:wAfter w:w="1036" w:type="dxa"/>
          <w:trHeight w:val="33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Административные расходы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585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315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66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555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6,44304817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6,44304817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Итого за 2018 год: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368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368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1062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1062</w:t>
            </w:r>
          </w:p>
        </w:tc>
      </w:tr>
      <w:tr w:rsidR="00E1560F" w:rsidRPr="00E1560F" w:rsidTr="00E1560F">
        <w:trPr>
          <w:gridAfter w:val="2"/>
          <w:wAfter w:w="1036" w:type="dxa"/>
          <w:trHeight w:val="69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sz w:val="20"/>
              </w:rPr>
            </w:pPr>
            <w:r w:rsidRPr="00E1560F">
              <w:rPr>
                <w:b/>
                <w:bCs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</w:t>
            </w:r>
            <w:r w:rsidRPr="00E1560F">
              <w:rPr>
                <w:i/>
                <w:iCs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E1560F">
              <w:rPr>
                <w:sz w:val="20"/>
              </w:rPr>
              <w:t xml:space="preserve">                 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Дата реализации мероприятия</w:t>
            </w:r>
          </w:p>
        </w:tc>
        <w:tc>
          <w:tcPr>
            <w:tcW w:w="40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Всего сумма, тыс. руб.  </w:t>
            </w:r>
          </w:p>
        </w:tc>
      </w:tr>
      <w:tr w:rsidR="00E1560F" w:rsidRPr="00E1560F" w:rsidTr="00E1560F">
        <w:trPr>
          <w:gridAfter w:val="2"/>
          <w:wAfter w:w="1036" w:type="dxa"/>
          <w:trHeight w:val="300"/>
        </w:trPr>
        <w:tc>
          <w:tcPr>
            <w:tcW w:w="32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Себестоимость</w:t>
            </w:r>
          </w:p>
        </w:tc>
        <w:tc>
          <w:tcPr>
            <w:tcW w:w="249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  Другие  источники    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2"/>
          <w:wAfter w:w="1036" w:type="dxa"/>
          <w:trHeight w:val="315"/>
        </w:trPr>
        <w:tc>
          <w:tcPr>
            <w:tcW w:w="32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49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2016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251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251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251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251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2017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264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264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264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264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2018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277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277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lastRenderedPageBreak/>
              <w:t xml:space="preserve">Итого за 2018год:                              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277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277</w:t>
            </w:r>
          </w:p>
        </w:tc>
      </w:tr>
      <w:tr w:rsidR="00E1560F" w:rsidRPr="00E1560F" w:rsidTr="00E1560F">
        <w:trPr>
          <w:gridAfter w:val="2"/>
          <w:wAfter w:w="1036" w:type="dxa"/>
          <w:trHeight w:val="315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792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792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i/>
                <w:iCs/>
                <w:sz w:val="20"/>
              </w:rPr>
            </w:pPr>
            <w:r w:rsidRPr="00E1560F">
              <w:rPr>
                <w:i/>
                <w:iCs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E1560F">
              <w:rPr>
                <w:sz w:val="20"/>
              </w:rPr>
              <w:t xml:space="preserve">             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Дата реализации мероприятия</w:t>
            </w:r>
          </w:p>
        </w:tc>
        <w:tc>
          <w:tcPr>
            <w:tcW w:w="40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Всего сумма, тыс. руб.  </w:t>
            </w:r>
          </w:p>
        </w:tc>
      </w:tr>
      <w:tr w:rsidR="00E1560F" w:rsidRPr="00E1560F" w:rsidTr="00E1560F">
        <w:trPr>
          <w:gridAfter w:val="2"/>
          <w:wAfter w:w="1036" w:type="dxa"/>
          <w:trHeight w:val="300"/>
        </w:trPr>
        <w:tc>
          <w:tcPr>
            <w:tcW w:w="32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Себестоимость</w:t>
            </w:r>
          </w:p>
        </w:tc>
        <w:tc>
          <w:tcPr>
            <w:tcW w:w="249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  Другие  источники    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2"/>
          <w:wAfter w:w="1036" w:type="dxa"/>
          <w:trHeight w:val="315"/>
        </w:trPr>
        <w:tc>
          <w:tcPr>
            <w:tcW w:w="32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49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2016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2017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2018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30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 </w:t>
            </w:r>
            <w:r w:rsidRPr="00E1560F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Дата реализации мероприятия</w:t>
            </w:r>
          </w:p>
        </w:tc>
        <w:tc>
          <w:tcPr>
            <w:tcW w:w="40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Всего сумма, тыс. руб.  </w:t>
            </w:r>
          </w:p>
        </w:tc>
      </w:tr>
      <w:tr w:rsidR="00E1560F" w:rsidRPr="00E1560F" w:rsidTr="00E1560F">
        <w:trPr>
          <w:gridAfter w:val="2"/>
          <w:wAfter w:w="1036" w:type="dxa"/>
          <w:trHeight w:val="300"/>
        </w:trPr>
        <w:tc>
          <w:tcPr>
            <w:tcW w:w="32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Себестоимость</w:t>
            </w:r>
          </w:p>
        </w:tc>
        <w:tc>
          <w:tcPr>
            <w:tcW w:w="249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  Другие  источники    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2"/>
          <w:wAfter w:w="1036" w:type="dxa"/>
          <w:trHeight w:val="315"/>
        </w:trPr>
        <w:tc>
          <w:tcPr>
            <w:tcW w:w="32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49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2016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2017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2018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i/>
                <w:iCs/>
                <w:sz w:val="20"/>
              </w:rPr>
            </w:pPr>
            <w:r w:rsidRPr="00E1560F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Дата реализации мероприятия</w:t>
            </w:r>
          </w:p>
        </w:tc>
        <w:tc>
          <w:tcPr>
            <w:tcW w:w="40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Всего сумма, тыс. руб.  </w:t>
            </w:r>
          </w:p>
        </w:tc>
      </w:tr>
      <w:tr w:rsidR="00E1560F" w:rsidRPr="00E1560F" w:rsidTr="00E1560F">
        <w:trPr>
          <w:gridAfter w:val="2"/>
          <w:wAfter w:w="1036" w:type="dxa"/>
          <w:trHeight w:val="300"/>
        </w:trPr>
        <w:tc>
          <w:tcPr>
            <w:tcW w:w="32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Себестоимость</w:t>
            </w:r>
          </w:p>
        </w:tc>
        <w:tc>
          <w:tcPr>
            <w:tcW w:w="249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  Другие  источники    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2"/>
          <w:wAfter w:w="1036" w:type="dxa"/>
          <w:trHeight w:val="315"/>
        </w:trPr>
        <w:tc>
          <w:tcPr>
            <w:tcW w:w="32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49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2016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2017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2018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lastRenderedPageBreak/>
              <w:t>Мероприятие 1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4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30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     </w:t>
            </w:r>
            <w:r w:rsidRPr="00E1560F">
              <w:rPr>
                <w:b/>
                <w:bCs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b/>
                <w:bCs/>
                <w:sz w:val="20"/>
              </w:rPr>
            </w:pPr>
            <w:r w:rsidRPr="00E1560F">
              <w:rPr>
                <w:b/>
                <w:bCs/>
                <w:sz w:val="20"/>
              </w:rPr>
              <w:t xml:space="preserve">    </w:t>
            </w:r>
          </w:p>
        </w:tc>
      </w:tr>
      <w:tr w:rsidR="00E1560F" w:rsidRPr="00E1560F" w:rsidTr="00E1560F">
        <w:trPr>
          <w:gridAfter w:val="2"/>
          <w:wAfter w:w="1036" w:type="dxa"/>
          <w:trHeight w:val="330"/>
        </w:trPr>
        <w:tc>
          <w:tcPr>
            <w:tcW w:w="373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Наименование показателя</w:t>
            </w:r>
          </w:p>
        </w:tc>
        <w:tc>
          <w:tcPr>
            <w:tcW w:w="134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Ед.изм.</w:t>
            </w:r>
          </w:p>
        </w:tc>
        <w:tc>
          <w:tcPr>
            <w:tcW w:w="172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2016 год</w:t>
            </w:r>
          </w:p>
        </w:tc>
        <w:tc>
          <w:tcPr>
            <w:tcW w:w="172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2017 год</w:t>
            </w:r>
          </w:p>
        </w:tc>
        <w:tc>
          <w:tcPr>
            <w:tcW w:w="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2018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373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4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72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72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Показатели очистки сточных вод</w:t>
            </w:r>
          </w:p>
        </w:tc>
      </w:tr>
      <w:tr w:rsidR="00E1560F" w:rsidRPr="00E1560F" w:rsidTr="00E1560F">
        <w:trPr>
          <w:gridAfter w:val="2"/>
          <w:wAfter w:w="1036" w:type="dxa"/>
          <w:trHeight w:val="810"/>
        </w:trPr>
        <w:tc>
          <w:tcPr>
            <w:tcW w:w="373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both"/>
              <w:rPr>
                <w:sz w:val="20"/>
              </w:rPr>
            </w:pPr>
            <w:r w:rsidRPr="00E1560F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%</w:t>
            </w:r>
          </w:p>
        </w:tc>
        <w:tc>
          <w:tcPr>
            <w:tcW w:w="172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172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810"/>
        </w:trPr>
        <w:tc>
          <w:tcPr>
            <w:tcW w:w="373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both"/>
              <w:rPr>
                <w:sz w:val="20"/>
              </w:rPr>
            </w:pPr>
            <w:r w:rsidRPr="00E1560F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%</w:t>
            </w:r>
          </w:p>
        </w:tc>
        <w:tc>
          <w:tcPr>
            <w:tcW w:w="172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172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1035"/>
        </w:trPr>
        <w:tc>
          <w:tcPr>
            <w:tcW w:w="373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both"/>
              <w:rPr>
                <w:sz w:val="20"/>
              </w:rPr>
            </w:pPr>
            <w:r w:rsidRPr="00E1560F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%</w:t>
            </w:r>
          </w:p>
        </w:tc>
        <w:tc>
          <w:tcPr>
            <w:tcW w:w="172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172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1035"/>
        </w:trPr>
        <w:tc>
          <w:tcPr>
            <w:tcW w:w="373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both"/>
              <w:rPr>
                <w:sz w:val="20"/>
              </w:rPr>
            </w:pPr>
            <w:r w:rsidRPr="00E1560F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%</w:t>
            </w:r>
          </w:p>
        </w:tc>
        <w:tc>
          <w:tcPr>
            <w:tcW w:w="172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172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E1560F" w:rsidRPr="00E1560F" w:rsidTr="00E1560F">
        <w:trPr>
          <w:gridAfter w:val="2"/>
          <w:wAfter w:w="1036" w:type="dxa"/>
          <w:trHeight w:val="675"/>
        </w:trPr>
        <w:tc>
          <w:tcPr>
            <w:tcW w:w="37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both"/>
              <w:rPr>
                <w:sz w:val="20"/>
              </w:rPr>
            </w:pPr>
            <w:r w:rsidRPr="00E1560F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3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ед./км</w:t>
            </w:r>
          </w:p>
        </w:tc>
        <w:tc>
          <w:tcPr>
            <w:tcW w:w="17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17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Показатели энергетической эффективности</w:t>
            </w:r>
          </w:p>
        </w:tc>
      </w:tr>
      <w:tr w:rsidR="00E1560F" w:rsidRPr="00E1560F" w:rsidTr="00E1560F">
        <w:trPr>
          <w:gridAfter w:val="2"/>
          <w:wAfter w:w="1036" w:type="dxa"/>
          <w:trHeight w:val="765"/>
        </w:trPr>
        <w:tc>
          <w:tcPr>
            <w:tcW w:w="373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both"/>
              <w:rPr>
                <w:sz w:val="20"/>
              </w:rPr>
            </w:pPr>
            <w:r w:rsidRPr="00E1560F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34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  кВт*ч/куб. м</w:t>
            </w:r>
          </w:p>
        </w:tc>
        <w:tc>
          <w:tcPr>
            <w:tcW w:w="172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-</w:t>
            </w:r>
          </w:p>
        </w:tc>
        <w:tc>
          <w:tcPr>
            <w:tcW w:w="172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-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-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sz w:val="20"/>
              </w:rPr>
            </w:pPr>
            <w:r w:rsidRPr="00E1560F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5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За 2016 год    </w:t>
            </w:r>
          </w:p>
        </w:tc>
        <w:tc>
          <w:tcPr>
            <w:tcW w:w="436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5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За 2017 год</w:t>
            </w:r>
          </w:p>
        </w:tc>
        <w:tc>
          <w:tcPr>
            <w:tcW w:w="436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5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За 2018 год</w:t>
            </w:r>
          </w:p>
        </w:tc>
        <w:tc>
          <w:tcPr>
            <w:tcW w:w="436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600"/>
        </w:trPr>
        <w:tc>
          <w:tcPr>
            <w:tcW w:w="5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36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sz w:val="20"/>
              </w:rPr>
            </w:pPr>
            <w:r w:rsidRPr="00E1560F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E1560F" w:rsidRPr="00E1560F" w:rsidTr="00E1560F">
        <w:trPr>
          <w:gridAfter w:val="2"/>
          <w:wAfter w:w="1036" w:type="dxa"/>
          <w:trHeight w:val="300"/>
        </w:trPr>
        <w:tc>
          <w:tcPr>
            <w:tcW w:w="8532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Всего сумма, </w:t>
            </w:r>
          </w:p>
        </w:tc>
      </w:tr>
      <w:tr w:rsidR="00E1560F" w:rsidRPr="00E1560F" w:rsidTr="00E1560F">
        <w:trPr>
          <w:gridAfter w:val="2"/>
          <w:wAfter w:w="1036" w:type="dxa"/>
          <w:trHeight w:val="315"/>
        </w:trPr>
        <w:tc>
          <w:tcPr>
            <w:tcW w:w="8532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тыс. руб.  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853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На 2016 год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594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853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На 2017 год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616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853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lastRenderedPageBreak/>
              <w:t>На 2018 год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644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853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Итого: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1 854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94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</w:t>
            </w:r>
            <w:r w:rsidRPr="00E1560F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E1560F">
              <w:rPr>
                <w:sz w:val="20"/>
              </w:rPr>
              <w:t xml:space="preserve">                         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730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1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2014 год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730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Объем принятых сточных вод, тыс.куб.м</w:t>
            </w:r>
          </w:p>
        </w:tc>
        <w:tc>
          <w:tcPr>
            <w:tcW w:w="21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22,932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730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1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234,557</w:t>
            </w:r>
          </w:p>
        </w:tc>
      </w:tr>
      <w:tr w:rsidR="00E1560F" w:rsidRPr="00E1560F" w:rsidTr="00E1560F">
        <w:trPr>
          <w:gridAfter w:val="2"/>
          <w:wAfter w:w="1036" w:type="dxa"/>
          <w:trHeight w:val="600"/>
        </w:trPr>
        <w:tc>
          <w:tcPr>
            <w:tcW w:w="730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тыс.руб.</w:t>
            </w:r>
          </w:p>
        </w:tc>
        <w:tc>
          <w:tcPr>
            <w:tcW w:w="21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230,163</w:t>
            </w:r>
          </w:p>
        </w:tc>
      </w:tr>
      <w:tr w:rsidR="00E1560F" w:rsidRPr="00E1560F" w:rsidTr="00E1560F">
        <w:trPr>
          <w:gridAfter w:val="2"/>
          <w:wAfter w:w="1036" w:type="dxa"/>
          <w:trHeight w:val="270"/>
        </w:trPr>
        <w:tc>
          <w:tcPr>
            <w:tcW w:w="730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Общий объем финансовых потребностей за 2014 год, тыс.руб.</w:t>
            </w:r>
          </w:p>
        </w:tc>
        <w:tc>
          <w:tcPr>
            <w:tcW w:w="21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464,72</w:t>
            </w:r>
          </w:p>
        </w:tc>
      </w:tr>
      <w:tr w:rsidR="00E1560F" w:rsidRPr="00E1560F" w:rsidTr="00E1560F">
        <w:trPr>
          <w:trHeight w:val="255"/>
        </w:trPr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2"/>
          <w:wAfter w:w="1036" w:type="dxa"/>
          <w:trHeight w:val="255"/>
        </w:trPr>
        <w:tc>
          <w:tcPr>
            <w:tcW w:w="9446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*</w:t>
            </w:r>
            <w:r w:rsidRPr="00E1560F">
              <w:rPr>
                <w:b/>
                <w:bCs/>
                <w:sz w:val="20"/>
              </w:rPr>
              <w:t xml:space="preserve"> </w:t>
            </w:r>
            <w:r w:rsidRPr="00E1560F">
              <w:rPr>
                <w:sz w:val="20"/>
              </w:rPr>
              <w:t>при установлении тарифов методом экономически обоснованных расходов (затрат) – данные в производственной программе указываются на период 2016 года.</w:t>
            </w:r>
          </w:p>
        </w:tc>
      </w:tr>
      <w:tr w:rsidR="00E1560F" w:rsidRPr="00E1560F" w:rsidTr="00E1560F">
        <w:trPr>
          <w:trHeight w:val="255"/>
        </w:trPr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</w:tbl>
    <w:p w:rsidR="00E1560F" w:rsidRPr="005A597D" w:rsidRDefault="00E1560F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Default="00F85C4B" w:rsidP="00261BE3">
      <w:pPr>
        <w:tabs>
          <w:tab w:val="left" w:pos="1897"/>
        </w:tabs>
        <w:rPr>
          <w:szCs w:val="28"/>
        </w:rPr>
      </w:pPr>
    </w:p>
    <w:p w:rsidR="008F282B" w:rsidRDefault="008F282B" w:rsidP="00261BE3">
      <w:pPr>
        <w:tabs>
          <w:tab w:val="left" w:pos="1897"/>
        </w:tabs>
        <w:rPr>
          <w:szCs w:val="28"/>
        </w:rPr>
      </w:pPr>
    </w:p>
    <w:p w:rsidR="008F282B" w:rsidRPr="005A597D" w:rsidRDefault="008F282B" w:rsidP="00261BE3">
      <w:pPr>
        <w:tabs>
          <w:tab w:val="left" w:pos="1897"/>
        </w:tabs>
        <w:rPr>
          <w:szCs w:val="28"/>
        </w:rPr>
      </w:pPr>
      <w:r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8F282B" w:rsidTr="008F282B">
        <w:tc>
          <w:tcPr>
            <w:tcW w:w="3331" w:type="dxa"/>
          </w:tcPr>
          <w:p w:rsidR="008F282B" w:rsidRDefault="008F282B" w:rsidP="008F282B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8F282B" w:rsidRDefault="008F282B" w:rsidP="008F282B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8F282B" w:rsidRDefault="008F282B" w:rsidP="008F282B">
            <w:pPr>
              <w:tabs>
                <w:tab w:val="left" w:pos="1897"/>
              </w:tabs>
              <w:jc w:val="center"/>
            </w:pPr>
            <w:r>
              <w:t>ПРИЛОЖЕНИЕ 4</w:t>
            </w:r>
          </w:p>
          <w:p w:rsidR="008F282B" w:rsidRDefault="008F282B" w:rsidP="008F282B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8F282B" w:rsidRDefault="008F282B" w:rsidP="008F282B">
            <w:pPr>
              <w:tabs>
                <w:tab w:val="left" w:pos="1897"/>
              </w:tabs>
              <w:jc w:val="center"/>
            </w:pPr>
            <w:r>
              <w:t>от 17 ноября 2015 года № 40/49</w:t>
            </w:r>
          </w:p>
        </w:tc>
      </w:tr>
    </w:tbl>
    <w:p w:rsidR="008F282B" w:rsidRPr="005A597D" w:rsidRDefault="008F282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tbl>
      <w:tblPr>
        <w:tblW w:w="12348" w:type="dxa"/>
        <w:tblInd w:w="90" w:type="dxa"/>
        <w:tblLook w:val="04A0"/>
      </w:tblPr>
      <w:tblGrid>
        <w:gridCol w:w="2428"/>
        <w:gridCol w:w="567"/>
        <w:gridCol w:w="149"/>
        <w:gridCol w:w="1324"/>
        <w:gridCol w:w="352"/>
        <w:gridCol w:w="255"/>
        <w:gridCol w:w="395"/>
        <w:gridCol w:w="504"/>
        <w:gridCol w:w="167"/>
        <w:gridCol w:w="367"/>
        <w:gridCol w:w="249"/>
        <w:gridCol w:w="207"/>
        <w:gridCol w:w="494"/>
        <w:gridCol w:w="63"/>
        <w:gridCol w:w="173"/>
        <w:gridCol w:w="606"/>
        <w:gridCol w:w="162"/>
        <w:gridCol w:w="844"/>
        <w:gridCol w:w="260"/>
        <w:gridCol w:w="59"/>
        <w:gridCol w:w="1336"/>
        <w:gridCol w:w="791"/>
        <w:gridCol w:w="716"/>
      </w:tblGrid>
      <w:tr w:rsidR="00E1560F" w:rsidRPr="00E1560F" w:rsidTr="00E1560F">
        <w:trPr>
          <w:gridAfter w:val="4"/>
          <w:wAfter w:w="2902" w:type="dxa"/>
          <w:trHeight w:val="675"/>
        </w:trPr>
        <w:tc>
          <w:tcPr>
            <w:tcW w:w="9446" w:type="dxa"/>
            <w:gridSpan w:val="19"/>
            <w:tcBorders>
              <w:top w:val="nil"/>
              <w:left w:val="nil"/>
              <w:bottom w:val="nil"/>
              <w:right w:val="nil"/>
            </w:tcBorders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sz w:val="24"/>
                <w:szCs w:val="24"/>
              </w:rPr>
            </w:pPr>
            <w:r w:rsidRPr="00E1560F">
              <w:rPr>
                <w:b/>
                <w:bCs/>
                <w:sz w:val="24"/>
                <w:szCs w:val="24"/>
              </w:rPr>
              <w:t>ПРОИЗВОДСТВЕННАЯ ПРОГРАММА ПО ОКАЗАНИЮ УСЛУГ ВОДООТВЕДЕНИЯ потребителям р.п. Сосновское Нижегородской области</w:t>
            </w:r>
          </w:p>
        </w:tc>
      </w:tr>
      <w:tr w:rsidR="00E1560F" w:rsidRPr="00E1560F" w:rsidTr="00E1560F">
        <w:trPr>
          <w:gridAfter w:val="4"/>
          <w:wAfter w:w="2902" w:type="dxa"/>
          <w:trHeight w:val="375"/>
        </w:trPr>
        <w:tc>
          <w:tcPr>
            <w:tcW w:w="9446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jc w:val="center"/>
              <w:rPr>
                <w:sz w:val="24"/>
                <w:szCs w:val="24"/>
              </w:rPr>
            </w:pPr>
            <w:r w:rsidRPr="00E1560F">
              <w:rPr>
                <w:sz w:val="24"/>
                <w:szCs w:val="24"/>
              </w:rPr>
              <w:t>Срок реализации производственной программы с 01.01.2016 г. по 31.12.2018 г.</w:t>
            </w:r>
          </w:p>
        </w:tc>
      </w:tr>
      <w:tr w:rsidR="00E1560F" w:rsidRPr="00E1560F" w:rsidTr="00E1560F">
        <w:trPr>
          <w:trHeight w:val="270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sz w:val="20"/>
              </w:rPr>
            </w:pPr>
            <w:r w:rsidRPr="00E1560F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E1560F" w:rsidRPr="00E1560F" w:rsidTr="00E1560F">
        <w:trPr>
          <w:gridAfter w:val="4"/>
          <w:wAfter w:w="2902" w:type="dxa"/>
          <w:trHeight w:val="63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7018" w:type="dxa"/>
            <w:gridSpan w:val="1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МУП "Бытсервис" с.Давыдково Сосновского муниципального района Нижегородской области</w:t>
            </w:r>
          </w:p>
        </w:tc>
      </w:tr>
      <w:tr w:rsidR="00E1560F" w:rsidRPr="00E1560F" w:rsidTr="00E1560F">
        <w:trPr>
          <w:gridAfter w:val="4"/>
          <w:wAfter w:w="2902" w:type="dxa"/>
          <w:trHeight w:val="52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7018" w:type="dxa"/>
            <w:gridSpan w:val="1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с. Давыдково Сосновского муниципального района Нижегородской области</w:t>
            </w:r>
          </w:p>
        </w:tc>
      </w:tr>
      <w:tr w:rsidR="00E1560F" w:rsidRPr="00E1560F" w:rsidTr="00E1560F">
        <w:trPr>
          <w:gridAfter w:val="4"/>
          <w:wAfter w:w="2902" w:type="dxa"/>
          <w:trHeight w:val="52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7018" w:type="dxa"/>
            <w:gridSpan w:val="1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E1560F" w:rsidRPr="00E1560F" w:rsidTr="00E1560F">
        <w:trPr>
          <w:gridAfter w:val="4"/>
          <w:wAfter w:w="2902" w:type="dxa"/>
          <w:trHeight w:val="52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7018" w:type="dxa"/>
            <w:gridSpan w:val="1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603082, Нижний Новгород, Кремль, корпус 1       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sz w:val="20"/>
              </w:rPr>
            </w:pPr>
            <w:r w:rsidRPr="00E1560F">
              <w:rPr>
                <w:b/>
                <w:bCs/>
                <w:sz w:val="20"/>
              </w:rPr>
              <w:t>2. Объем принимаемых сточных вод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29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2016 год</w:t>
            </w:r>
          </w:p>
        </w:tc>
        <w:tc>
          <w:tcPr>
            <w:tcW w:w="188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2017 год</w:t>
            </w:r>
          </w:p>
        </w:tc>
        <w:tc>
          <w:tcPr>
            <w:tcW w:w="248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2018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660"/>
        </w:trPr>
        <w:tc>
          <w:tcPr>
            <w:tcW w:w="29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Принято сточных вод  всего, тыс.м</w:t>
            </w:r>
            <w:r w:rsidRPr="00E1560F">
              <w:rPr>
                <w:sz w:val="20"/>
                <w:vertAlign w:val="superscript"/>
              </w:rPr>
              <w:t>3</w:t>
            </w:r>
            <w:r w:rsidRPr="00E1560F">
              <w:rPr>
                <w:sz w:val="20"/>
              </w:rPr>
              <w:t xml:space="preserve"> в том числе:</w:t>
            </w:r>
          </w:p>
        </w:tc>
        <w:tc>
          <w:tcPr>
            <w:tcW w:w="2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158,69</w:t>
            </w:r>
          </w:p>
        </w:tc>
        <w:tc>
          <w:tcPr>
            <w:tcW w:w="188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158,69</w:t>
            </w:r>
          </w:p>
        </w:tc>
        <w:tc>
          <w:tcPr>
            <w:tcW w:w="248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158,69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29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i/>
                <w:iCs/>
                <w:sz w:val="20"/>
              </w:rPr>
            </w:pPr>
            <w:r w:rsidRPr="00E1560F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2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94,91</w:t>
            </w:r>
          </w:p>
        </w:tc>
        <w:tc>
          <w:tcPr>
            <w:tcW w:w="188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94,91</w:t>
            </w:r>
          </w:p>
        </w:tc>
        <w:tc>
          <w:tcPr>
            <w:tcW w:w="248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94,91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29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i/>
                <w:iCs/>
                <w:sz w:val="20"/>
              </w:rPr>
            </w:pPr>
            <w:r w:rsidRPr="00E1560F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2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36,03</w:t>
            </w:r>
          </w:p>
        </w:tc>
        <w:tc>
          <w:tcPr>
            <w:tcW w:w="188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36,03</w:t>
            </w:r>
          </w:p>
        </w:tc>
        <w:tc>
          <w:tcPr>
            <w:tcW w:w="248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36,03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29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i/>
                <w:iCs/>
                <w:sz w:val="20"/>
              </w:rPr>
            </w:pPr>
            <w:r w:rsidRPr="00E1560F">
              <w:rPr>
                <w:i/>
                <w:iCs/>
                <w:sz w:val="20"/>
              </w:rPr>
              <w:t>- прочие  потребители,</w:t>
            </w:r>
          </w:p>
        </w:tc>
        <w:tc>
          <w:tcPr>
            <w:tcW w:w="2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27,26</w:t>
            </w:r>
          </w:p>
        </w:tc>
        <w:tc>
          <w:tcPr>
            <w:tcW w:w="188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27,26</w:t>
            </w:r>
          </w:p>
        </w:tc>
        <w:tc>
          <w:tcPr>
            <w:tcW w:w="248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27,26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29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i/>
                <w:iCs/>
                <w:sz w:val="20"/>
              </w:rPr>
            </w:pPr>
            <w:r w:rsidRPr="00E1560F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2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88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48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600"/>
        </w:trPr>
        <w:tc>
          <w:tcPr>
            <w:tcW w:w="29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Пропущено через очистные сооружения, тыс.м3</w:t>
            </w:r>
          </w:p>
        </w:tc>
        <w:tc>
          <w:tcPr>
            <w:tcW w:w="2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158,69</w:t>
            </w:r>
          </w:p>
        </w:tc>
        <w:tc>
          <w:tcPr>
            <w:tcW w:w="188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158,69</w:t>
            </w:r>
          </w:p>
        </w:tc>
        <w:tc>
          <w:tcPr>
            <w:tcW w:w="248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158,69</w:t>
            </w:r>
          </w:p>
        </w:tc>
      </w:tr>
      <w:tr w:rsidR="00E1560F" w:rsidRPr="00E1560F" w:rsidTr="00E1560F">
        <w:trPr>
          <w:gridAfter w:val="4"/>
          <w:wAfter w:w="2902" w:type="dxa"/>
          <w:trHeight w:val="600"/>
        </w:trPr>
        <w:tc>
          <w:tcPr>
            <w:tcW w:w="29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2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188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48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sz w:val="20"/>
              </w:rPr>
            </w:pPr>
            <w:r w:rsidRPr="00E1560F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Дата реализации мероприятия</w:t>
            </w:r>
          </w:p>
        </w:tc>
        <w:tc>
          <w:tcPr>
            <w:tcW w:w="383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Всего сумма, тыс. руб.  </w:t>
            </w:r>
          </w:p>
        </w:tc>
      </w:tr>
      <w:tr w:rsidR="00E1560F" w:rsidRPr="00E1560F" w:rsidTr="00E1560F">
        <w:trPr>
          <w:gridAfter w:val="4"/>
          <w:wAfter w:w="2902" w:type="dxa"/>
          <w:trHeight w:val="300"/>
        </w:trPr>
        <w:tc>
          <w:tcPr>
            <w:tcW w:w="31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Себестоимость</w:t>
            </w:r>
          </w:p>
        </w:tc>
        <w:tc>
          <w:tcPr>
            <w:tcW w:w="232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  Другие  источники    </w:t>
            </w:r>
          </w:p>
        </w:tc>
        <w:tc>
          <w:tcPr>
            <w:tcW w:w="11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32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1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2016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39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Производственные расходы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8082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8082</w:t>
            </w:r>
          </w:p>
        </w:tc>
      </w:tr>
      <w:tr w:rsidR="00E1560F" w:rsidRPr="00E1560F" w:rsidTr="00E1560F">
        <w:trPr>
          <w:gridAfter w:val="4"/>
          <w:wAfter w:w="2902" w:type="dxa"/>
          <w:trHeight w:val="42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Административные расходы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388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388</w:t>
            </w:r>
          </w:p>
        </w:tc>
      </w:tr>
      <w:tr w:rsidR="00E1560F" w:rsidRPr="00E1560F" w:rsidTr="00E1560F">
        <w:trPr>
          <w:gridAfter w:val="4"/>
          <w:wAfter w:w="2902" w:type="dxa"/>
          <w:trHeight w:val="555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4"/>
          <w:wAfter w:w="2902" w:type="dxa"/>
          <w:trHeight w:val="435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4"/>
          <w:wAfter w:w="2902" w:type="dxa"/>
          <w:trHeight w:val="615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4"/>
          <w:wAfter w:w="2902" w:type="dxa"/>
          <w:trHeight w:val="615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31,66416801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31,66416801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8502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8502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2017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36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Производственные расходы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8523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8523</w:t>
            </w:r>
          </w:p>
        </w:tc>
      </w:tr>
      <w:tr w:rsidR="00E1560F" w:rsidRPr="00E1560F" w:rsidTr="00E1560F">
        <w:trPr>
          <w:gridAfter w:val="4"/>
          <w:wAfter w:w="2902" w:type="dxa"/>
          <w:trHeight w:val="36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Административные расходы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397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397</w:t>
            </w:r>
          </w:p>
        </w:tc>
      </w:tr>
      <w:tr w:rsidR="00E1560F" w:rsidRPr="00E1560F" w:rsidTr="00E1560F">
        <w:trPr>
          <w:gridAfter w:val="4"/>
          <w:wAfter w:w="2902" w:type="dxa"/>
          <w:trHeight w:val="555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4"/>
          <w:wAfter w:w="2902" w:type="dxa"/>
          <w:trHeight w:val="33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4"/>
          <w:wAfter w:w="2902" w:type="dxa"/>
          <w:trHeight w:val="60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4"/>
          <w:wAfter w:w="2902" w:type="dxa"/>
          <w:trHeight w:val="585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33,00842092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33,00842092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Итого за 2017 год: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8954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8954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2018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375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Производственные расходы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8960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8960</w:t>
            </w:r>
          </w:p>
        </w:tc>
      </w:tr>
      <w:tr w:rsidR="00E1560F" w:rsidRPr="00E1560F" w:rsidTr="00E1560F">
        <w:trPr>
          <w:gridAfter w:val="4"/>
          <w:wAfter w:w="2902" w:type="dxa"/>
          <w:trHeight w:val="33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Административные расходы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415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415</w:t>
            </w:r>
          </w:p>
        </w:tc>
      </w:tr>
      <w:tr w:rsidR="00E1560F" w:rsidRPr="00E1560F" w:rsidTr="00E1560F">
        <w:trPr>
          <w:gridAfter w:val="4"/>
          <w:wAfter w:w="2902" w:type="dxa"/>
          <w:trHeight w:val="585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4"/>
          <w:wAfter w:w="2902" w:type="dxa"/>
          <w:trHeight w:val="315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4"/>
          <w:wAfter w:w="2902" w:type="dxa"/>
          <w:trHeight w:val="66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4"/>
          <w:wAfter w:w="2902" w:type="dxa"/>
          <w:trHeight w:val="555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34,52352745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34,52352745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Итого за 2018 год: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9410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9410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26865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26865</w:t>
            </w:r>
          </w:p>
        </w:tc>
      </w:tr>
      <w:tr w:rsidR="00E1560F" w:rsidRPr="00E1560F" w:rsidTr="00E1560F">
        <w:trPr>
          <w:gridAfter w:val="4"/>
          <w:wAfter w:w="2902" w:type="dxa"/>
          <w:trHeight w:val="69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sz w:val="20"/>
              </w:rPr>
            </w:pPr>
            <w:r w:rsidRPr="00E1560F">
              <w:rPr>
                <w:b/>
                <w:bCs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</w:t>
            </w:r>
            <w:r w:rsidRPr="00E1560F">
              <w:rPr>
                <w:i/>
                <w:iCs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E1560F">
              <w:rPr>
                <w:sz w:val="20"/>
              </w:rPr>
              <w:t xml:space="preserve">                 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Дата реализации мероприятия</w:t>
            </w:r>
          </w:p>
        </w:tc>
        <w:tc>
          <w:tcPr>
            <w:tcW w:w="383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Всего сумма, тыс. руб.  </w:t>
            </w:r>
          </w:p>
        </w:tc>
      </w:tr>
      <w:tr w:rsidR="00E1560F" w:rsidRPr="00E1560F" w:rsidTr="00E1560F">
        <w:trPr>
          <w:gridAfter w:val="4"/>
          <w:wAfter w:w="2902" w:type="dxa"/>
          <w:trHeight w:val="300"/>
        </w:trPr>
        <w:tc>
          <w:tcPr>
            <w:tcW w:w="31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Себестоимость</w:t>
            </w:r>
          </w:p>
        </w:tc>
        <w:tc>
          <w:tcPr>
            <w:tcW w:w="232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  Другие  источники    </w:t>
            </w:r>
          </w:p>
        </w:tc>
        <w:tc>
          <w:tcPr>
            <w:tcW w:w="11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4"/>
          <w:wAfter w:w="2902" w:type="dxa"/>
          <w:trHeight w:val="315"/>
        </w:trPr>
        <w:tc>
          <w:tcPr>
            <w:tcW w:w="31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32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1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2016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896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896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896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896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2017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917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917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917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917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2018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959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959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2018год:                              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959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959</w:t>
            </w:r>
          </w:p>
        </w:tc>
      </w:tr>
      <w:tr w:rsidR="00E1560F" w:rsidRPr="00E1560F" w:rsidTr="00E1560F">
        <w:trPr>
          <w:gridAfter w:val="4"/>
          <w:wAfter w:w="2902" w:type="dxa"/>
          <w:trHeight w:val="315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2772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2772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i/>
                <w:iCs/>
                <w:sz w:val="20"/>
              </w:rPr>
            </w:pPr>
            <w:r w:rsidRPr="00E1560F">
              <w:rPr>
                <w:i/>
                <w:iCs/>
                <w:sz w:val="20"/>
              </w:rPr>
              <w:lastRenderedPageBreak/>
              <w:t xml:space="preserve">   4.2. Перечень мероприятий, направленных на улучшение качества очистки сточных вод</w:t>
            </w:r>
            <w:r w:rsidRPr="00E1560F">
              <w:rPr>
                <w:sz w:val="20"/>
              </w:rPr>
              <w:t xml:space="preserve">             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Дата реализации мероприятия</w:t>
            </w:r>
          </w:p>
        </w:tc>
        <w:tc>
          <w:tcPr>
            <w:tcW w:w="383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Всего сумма, тыс. руб.  </w:t>
            </w:r>
          </w:p>
        </w:tc>
      </w:tr>
      <w:tr w:rsidR="00E1560F" w:rsidRPr="00E1560F" w:rsidTr="00E1560F">
        <w:trPr>
          <w:gridAfter w:val="4"/>
          <w:wAfter w:w="2902" w:type="dxa"/>
          <w:trHeight w:val="300"/>
        </w:trPr>
        <w:tc>
          <w:tcPr>
            <w:tcW w:w="31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Себестоимость</w:t>
            </w:r>
          </w:p>
        </w:tc>
        <w:tc>
          <w:tcPr>
            <w:tcW w:w="232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  Другие  источники    </w:t>
            </w:r>
          </w:p>
        </w:tc>
        <w:tc>
          <w:tcPr>
            <w:tcW w:w="11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4"/>
          <w:wAfter w:w="2902" w:type="dxa"/>
          <w:trHeight w:val="315"/>
        </w:trPr>
        <w:tc>
          <w:tcPr>
            <w:tcW w:w="31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32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1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2016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2017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2018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30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 </w:t>
            </w:r>
            <w:r w:rsidRPr="00E1560F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Дата реализации мероприятия</w:t>
            </w:r>
          </w:p>
        </w:tc>
        <w:tc>
          <w:tcPr>
            <w:tcW w:w="383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Всего сумма, тыс. руб.  </w:t>
            </w:r>
          </w:p>
        </w:tc>
      </w:tr>
      <w:tr w:rsidR="00E1560F" w:rsidRPr="00E1560F" w:rsidTr="00E1560F">
        <w:trPr>
          <w:gridAfter w:val="4"/>
          <w:wAfter w:w="2902" w:type="dxa"/>
          <w:trHeight w:val="300"/>
        </w:trPr>
        <w:tc>
          <w:tcPr>
            <w:tcW w:w="31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Себестоимость</w:t>
            </w:r>
          </w:p>
        </w:tc>
        <w:tc>
          <w:tcPr>
            <w:tcW w:w="232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  Другие  источники    </w:t>
            </w:r>
          </w:p>
        </w:tc>
        <w:tc>
          <w:tcPr>
            <w:tcW w:w="11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4"/>
          <w:wAfter w:w="2902" w:type="dxa"/>
          <w:trHeight w:val="315"/>
        </w:trPr>
        <w:tc>
          <w:tcPr>
            <w:tcW w:w="31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32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1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2016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2017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2018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i/>
                <w:iCs/>
                <w:sz w:val="20"/>
              </w:rPr>
            </w:pPr>
            <w:r w:rsidRPr="00E1560F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Дата реализации мероприятия</w:t>
            </w:r>
          </w:p>
        </w:tc>
        <w:tc>
          <w:tcPr>
            <w:tcW w:w="383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Всего сумма, тыс. руб.  </w:t>
            </w:r>
          </w:p>
        </w:tc>
      </w:tr>
      <w:tr w:rsidR="00E1560F" w:rsidRPr="00E1560F" w:rsidTr="00E1560F">
        <w:trPr>
          <w:gridAfter w:val="4"/>
          <w:wAfter w:w="2902" w:type="dxa"/>
          <w:trHeight w:val="300"/>
        </w:trPr>
        <w:tc>
          <w:tcPr>
            <w:tcW w:w="31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Себестоимость</w:t>
            </w:r>
          </w:p>
        </w:tc>
        <w:tc>
          <w:tcPr>
            <w:tcW w:w="232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 xml:space="preserve">  Другие  источники    </w:t>
            </w:r>
          </w:p>
        </w:tc>
        <w:tc>
          <w:tcPr>
            <w:tcW w:w="11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4"/>
          <w:wAfter w:w="2902" w:type="dxa"/>
          <w:trHeight w:val="315"/>
        </w:trPr>
        <w:tc>
          <w:tcPr>
            <w:tcW w:w="31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32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1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2016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2017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2018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1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31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Мероприятие 2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lastRenderedPageBreak/>
              <w:t xml:space="preserve">Итого за 2018 год:                              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30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     </w:t>
            </w:r>
            <w:r w:rsidRPr="00E1560F">
              <w:rPr>
                <w:b/>
                <w:bCs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b/>
                <w:bCs/>
                <w:sz w:val="20"/>
              </w:rPr>
            </w:pPr>
            <w:r w:rsidRPr="00E1560F">
              <w:rPr>
                <w:b/>
                <w:bCs/>
                <w:sz w:val="20"/>
              </w:rPr>
              <w:t xml:space="preserve">    </w:t>
            </w:r>
          </w:p>
        </w:tc>
      </w:tr>
      <w:tr w:rsidR="00E1560F" w:rsidRPr="00E1560F" w:rsidTr="00E1560F">
        <w:trPr>
          <w:gridAfter w:val="4"/>
          <w:wAfter w:w="2902" w:type="dxa"/>
          <w:trHeight w:val="330"/>
        </w:trPr>
        <w:tc>
          <w:tcPr>
            <w:tcW w:w="482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Наименование показателя</w:t>
            </w:r>
          </w:p>
        </w:tc>
        <w:tc>
          <w:tcPr>
            <w:tcW w:w="132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Ед.изм.</w:t>
            </w:r>
          </w:p>
        </w:tc>
        <w:tc>
          <w:tcPr>
            <w:tcW w:w="6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2016 год</w:t>
            </w:r>
          </w:p>
        </w:tc>
        <w:tc>
          <w:tcPr>
            <w:tcW w:w="154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2017 год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На 2018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482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54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1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Показатели очистки сточных вод</w:t>
            </w:r>
          </w:p>
        </w:tc>
      </w:tr>
      <w:tr w:rsidR="00E1560F" w:rsidRPr="00E1560F" w:rsidTr="00E1560F">
        <w:trPr>
          <w:gridAfter w:val="4"/>
          <w:wAfter w:w="2902" w:type="dxa"/>
          <w:trHeight w:val="810"/>
        </w:trPr>
        <w:tc>
          <w:tcPr>
            <w:tcW w:w="48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both"/>
              <w:rPr>
                <w:sz w:val="20"/>
              </w:rPr>
            </w:pPr>
            <w:r w:rsidRPr="00E1560F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32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%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154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4"/>
          <w:wAfter w:w="2902" w:type="dxa"/>
          <w:trHeight w:val="810"/>
        </w:trPr>
        <w:tc>
          <w:tcPr>
            <w:tcW w:w="48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both"/>
              <w:rPr>
                <w:sz w:val="20"/>
              </w:rPr>
            </w:pPr>
            <w:r w:rsidRPr="00E1560F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32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%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154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4"/>
          <w:wAfter w:w="2902" w:type="dxa"/>
          <w:trHeight w:val="1035"/>
        </w:trPr>
        <w:tc>
          <w:tcPr>
            <w:tcW w:w="48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both"/>
              <w:rPr>
                <w:sz w:val="20"/>
              </w:rPr>
            </w:pPr>
            <w:r w:rsidRPr="00E1560F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32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%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154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4"/>
          <w:wAfter w:w="2902" w:type="dxa"/>
          <w:trHeight w:val="1035"/>
        </w:trPr>
        <w:tc>
          <w:tcPr>
            <w:tcW w:w="48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both"/>
              <w:rPr>
                <w:sz w:val="20"/>
              </w:rPr>
            </w:pPr>
            <w:r w:rsidRPr="00E1560F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32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%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154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E1560F" w:rsidRPr="00E1560F" w:rsidTr="00E1560F">
        <w:trPr>
          <w:gridAfter w:val="4"/>
          <w:wAfter w:w="2902" w:type="dxa"/>
          <w:trHeight w:val="675"/>
        </w:trPr>
        <w:tc>
          <w:tcPr>
            <w:tcW w:w="48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both"/>
              <w:rPr>
                <w:sz w:val="20"/>
              </w:rPr>
            </w:pPr>
            <w:r w:rsidRPr="00E1560F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3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ед./км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154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0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Показатели энергетической эффективности</w:t>
            </w:r>
          </w:p>
        </w:tc>
      </w:tr>
      <w:tr w:rsidR="00E1560F" w:rsidRPr="00E1560F" w:rsidTr="00E1560F">
        <w:trPr>
          <w:gridAfter w:val="4"/>
          <w:wAfter w:w="2902" w:type="dxa"/>
          <w:trHeight w:val="765"/>
        </w:trPr>
        <w:tc>
          <w:tcPr>
            <w:tcW w:w="48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both"/>
              <w:rPr>
                <w:sz w:val="20"/>
              </w:rPr>
            </w:pPr>
            <w:r w:rsidRPr="00E1560F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32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  кВт*ч/куб. м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-</w:t>
            </w:r>
          </w:p>
        </w:tc>
        <w:tc>
          <w:tcPr>
            <w:tcW w:w="154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-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-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sz w:val="20"/>
              </w:rPr>
            </w:pPr>
            <w:r w:rsidRPr="00E1560F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61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За 2016 год    </w:t>
            </w:r>
          </w:p>
        </w:tc>
        <w:tc>
          <w:tcPr>
            <w:tcW w:w="3305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61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За 2017 год</w:t>
            </w:r>
          </w:p>
        </w:tc>
        <w:tc>
          <w:tcPr>
            <w:tcW w:w="3305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61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 За 2018 год</w:t>
            </w:r>
          </w:p>
        </w:tc>
        <w:tc>
          <w:tcPr>
            <w:tcW w:w="3305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600"/>
        </w:trPr>
        <w:tc>
          <w:tcPr>
            <w:tcW w:w="61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3305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b/>
                <w:bCs/>
                <w:sz w:val="20"/>
              </w:rPr>
            </w:pPr>
            <w:r w:rsidRPr="00E1560F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E1560F" w:rsidRPr="00E1560F" w:rsidTr="00E1560F">
        <w:trPr>
          <w:gridAfter w:val="4"/>
          <w:wAfter w:w="2902" w:type="dxa"/>
          <w:trHeight w:val="300"/>
        </w:trPr>
        <w:tc>
          <w:tcPr>
            <w:tcW w:w="830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Всего сумма, </w:t>
            </w:r>
          </w:p>
        </w:tc>
      </w:tr>
      <w:tr w:rsidR="00E1560F" w:rsidRPr="00E1560F" w:rsidTr="00E1560F">
        <w:trPr>
          <w:gridAfter w:val="4"/>
          <w:wAfter w:w="2902" w:type="dxa"/>
          <w:trHeight w:val="315"/>
        </w:trPr>
        <w:tc>
          <w:tcPr>
            <w:tcW w:w="8300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 тыс. руб.  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830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На 2016 год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9 398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830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На 2017 год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9 871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830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На 2018 год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10 369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830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Итого: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29 637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94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 xml:space="preserve"> </w:t>
            </w:r>
            <w:r w:rsidRPr="00E1560F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E1560F">
              <w:rPr>
                <w:sz w:val="20"/>
              </w:rPr>
              <w:t xml:space="preserve">                         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752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 </w:t>
            </w:r>
          </w:p>
        </w:tc>
        <w:tc>
          <w:tcPr>
            <w:tcW w:w="192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2014 год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752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Объем принятых сточных вод, тыс.куб.м</w:t>
            </w:r>
          </w:p>
        </w:tc>
        <w:tc>
          <w:tcPr>
            <w:tcW w:w="192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158,692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752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192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7455,237</w:t>
            </w:r>
          </w:p>
        </w:tc>
      </w:tr>
      <w:tr w:rsidR="00E1560F" w:rsidRPr="00E1560F" w:rsidTr="00E1560F">
        <w:trPr>
          <w:gridAfter w:val="4"/>
          <w:wAfter w:w="2902" w:type="dxa"/>
          <w:trHeight w:val="600"/>
        </w:trPr>
        <w:tc>
          <w:tcPr>
            <w:tcW w:w="752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lastRenderedPageBreak/>
              <w:t>Мероприятия, направленные на поддержание объектов водоотведения в состоянии, соответствующем установленным требованиям, тыс.руб.</w:t>
            </w:r>
          </w:p>
        </w:tc>
        <w:tc>
          <w:tcPr>
            <w:tcW w:w="192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216,947</w:t>
            </w:r>
          </w:p>
        </w:tc>
      </w:tr>
      <w:tr w:rsidR="00E1560F" w:rsidRPr="00E1560F" w:rsidTr="00E1560F">
        <w:trPr>
          <w:gridAfter w:val="4"/>
          <w:wAfter w:w="2902" w:type="dxa"/>
          <w:trHeight w:val="270"/>
        </w:trPr>
        <w:tc>
          <w:tcPr>
            <w:tcW w:w="752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  <w:r w:rsidRPr="00E1560F">
              <w:rPr>
                <w:sz w:val="20"/>
              </w:rPr>
              <w:t>Общий объем финансовых потребностей за 2014 год, тыс.руб.</w:t>
            </w:r>
          </w:p>
        </w:tc>
        <w:tc>
          <w:tcPr>
            <w:tcW w:w="192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7672,184</w:t>
            </w:r>
          </w:p>
        </w:tc>
      </w:tr>
      <w:tr w:rsidR="00E1560F" w:rsidRPr="00E1560F" w:rsidTr="00E1560F">
        <w:trPr>
          <w:trHeight w:val="255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gridAfter w:val="4"/>
          <w:wAfter w:w="2902" w:type="dxa"/>
          <w:trHeight w:val="255"/>
        </w:trPr>
        <w:tc>
          <w:tcPr>
            <w:tcW w:w="9446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1560F" w:rsidRPr="00E1560F" w:rsidRDefault="00E1560F" w:rsidP="00E1560F">
            <w:pPr>
              <w:jc w:val="center"/>
              <w:rPr>
                <w:sz w:val="20"/>
              </w:rPr>
            </w:pPr>
            <w:r w:rsidRPr="00E1560F">
              <w:rPr>
                <w:sz w:val="20"/>
              </w:rPr>
              <w:t>*</w:t>
            </w:r>
            <w:r w:rsidRPr="00E1560F">
              <w:rPr>
                <w:b/>
                <w:bCs/>
                <w:sz w:val="20"/>
              </w:rPr>
              <w:t xml:space="preserve"> </w:t>
            </w:r>
            <w:r w:rsidRPr="00E1560F">
              <w:rPr>
                <w:sz w:val="20"/>
              </w:rPr>
              <w:t>при установлении тарифов методом экономически обоснованных расходов (затрат) – данные в производственной программе указываются на период 2016 года.</w:t>
            </w:r>
          </w:p>
        </w:tc>
      </w:tr>
      <w:tr w:rsidR="00E1560F" w:rsidRPr="00E1560F" w:rsidTr="00E1560F">
        <w:trPr>
          <w:trHeight w:val="255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  <w:tr w:rsidR="00E1560F" w:rsidRPr="00E1560F" w:rsidTr="00E1560F">
        <w:trPr>
          <w:trHeight w:val="255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560F" w:rsidRPr="00E1560F" w:rsidRDefault="00E1560F" w:rsidP="00E1560F">
            <w:pPr>
              <w:rPr>
                <w:sz w:val="20"/>
              </w:rPr>
            </w:pPr>
          </w:p>
        </w:tc>
      </w:tr>
    </w:tbl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223"/>
        <w:gridCol w:w="3332"/>
        <w:gridCol w:w="3332"/>
      </w:tblGrid>
      <w:tr w:rsidR="00EA46BA" w:rsidTr="00EA46BA">
        <w:tc>
          <w:tcPr>
            <w:tcW w:w="3223" w:type="dxa"/>
            <w:hideMark/>
          </w:tcPr>
          <w:p w:rsidR="00EA46BA" w:rsidRDefault="00EA46BA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EA46BA" w:rsidRDefault="00EA46BA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01 декабря 2015 года </w:t>
            </w:r>
          </w:p>
          <w:p w:rsidR="00EA46BA" w:rsidRDefault="00EA46BA" w:rsidP="00EA46BA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07561-516-040/49</w:t>
            </w:r>
          </w:p>
        </w:tc>
        <w:tc>
          <w:tcPr>
            <w:tcW w:w="3332" w:type="dxa"/>
          </w:tcPr>
          <w:p w:rsidR="00EA46BA" w:rsidRDefault="00EA46BA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EA46BA" w:rsidRDefault="00EA46BA">
            <w:pPr>
              <w:tabs>
                <w:tab w:val="left" w:pos="1897"/>
              </w:tabs>
            </w:pPr>
          </w:p>
        </w:tc>
      </w:tr>
    </w:tbl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Pr="005A597D" w:rsidRDefault="00F85C4B" w:rsidP="00261BE3">
      <w:pPr>
        <w:tabs>
          <w:tab w:val="left" w:pos="1897"/>
        </w:tabs>
        <w:rPr>
          <w:szCs w:val="28"/>
        </w:rPr>
      </w:pPr>
    </w:p>
    <w:p w:rsidR="00F85C4B" w:rsidRDefault="00F85C4B" w:rsidP="005A597D">
      <w:pPr>
        <w:tabs>
          <w:tab w:val="left" w:pos="7499"/>
        </w:tabs>
        <w:rPr>
          <w:szCs w:val="28"/>
        </w:rPr>
      </w:pPr>
      <w:r>
        <w:rPr>
          <w:szCs w:val="28"/>
        </w:rPr>
        <w:t xml:space="preserve"> </w:t>
      </w:r>
    </w:p>
    <w:p w:rsidR="00F85C4B" w:rsidRPr="008F282B" w:rsidRDefault="00F85C4B" w:rsidP="00F85C4B">
      <w:pPr>
        <w:tabs>
          <w:tab w:val="left" w:pos="7463"/>
        </w:tabs>
        <w:rPr>
          <w:szCs w:val="28"/>
        </w:rPr>
      </w:pPr>
    </w:p>
    <w:p w:rsidR="00F85C4B" w:rsidRPr="008F282B" w:rsidRDefault="00F85C4B" w:rsidP="00261BE3">
      <w:pPr>
        <w:tabs>
          <w:tab w:val="left" w:pos="1897"/>
        </w:tabs>
        <w:rPr>
          <w:szCs w:val="28"/>
        </w:rPr>
      </w:pPr>
    </w:p>
    <w:p w:rsidR="00F85C4B" w:rsidRPr="008F282B" w:rsidRDefault="00F85C4B" w:rsidP="00261BE3">
      <w:pPr>
        <w:tabs>
          <w:tab w:val="left" w:pos="1897"/>
        </w:tabs>
        <w:rPr>
          <w:szCs w:val="28"/>
        </w:rPr>
      </w:pPr>
    </w:p>
    <w:p w:rsidR="00F85C4B" w:rsidRPr="008F282B" w:rsidRDefault="00F85C4B" w:rsidP="00261BE3">
      <w:pPr>
        <w:tabs>
          <w:tab w:val="left" w:pos="1897"/>
        </w:tabs>
        <w:rPr>
          <w:szCs w:val="28"/>
        </w:rPr>
      </w:pPr>
    </w:p>
    <w:sectPr w:rsidR="00F85C4B" w:rsidRPr="008F282B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82B" w:rsidRDefault="008F282B">
      <w:r>
        <w:separator/>
      </w:r>
    </w:p>
  </w:endnote>
  <w:endnote w:type="continuationSeparator" w:id="0">
    <w:p w:rsidR="008F282B" w:rsidRDefault="008F2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82B" w:rsidRDefault="008F282B">
      <w:r>
        <w:separator/>
      </w:r>
    </w:p>
  </w:footnote>
  <w:footnote w:type="continuationSeparator" w:id="0">
    <w:p w:rsidR="008F282B" w:rsidRDefault="008F28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82B" w:rsidRDefault="008F282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F282B" w:rsidRDefault="008F282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82B" w:rsidRDefault="008F282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F73A3">
      <w:rPr>
        <w:rStyle w:val="a9"/>
        <w:noProof/>
      </w:rPr>
      <w:t>23</w:t>
    </w:r>
    <w:r>
      <w:rPr>
        <w:rStyle w:val="a9"/>
      </w:rPr>
      <w:fldChar w:fldCharType="end"/>
    </w:r>
  </w:p>
  <w:p w:rsidR="008F282B" w:rsidRDefault="008F282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82B" w:rsidRDefault="002F73A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8F282B" w:rsidRPr="00E52B15" w:rsidRDefault="002F73A3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F282B" w:rsidRPr="00561114" w:rsidRDefault="008F282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F282B" w:rsidRPr="00561114" w:rsidRDefault="008F282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F282B" w:rsidRPr="000F7B5C" w:rsidRDefault="008F282B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F282B" w:rsidRPr="000F7B5C" w:rsidRDefault="008F282B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F282B" w:rsidRDefault="008F282B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F282B" w:rsidRDefault="008F282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F282B" w:rsidRPr="002B6128" w:rsidRDefault="008F282B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F282B" w:rsidRDefault="008F282B" w:rsidP="00276416">
                <w:pPr>
                  <w:ind w:right="-70"/>
                  <w:rPr>
                    <w:sz w:val="20"/>
                  </w:rPr>
                </w:pPr>
              </w:p>
              <w:p w:rsidR="008F282B" w:rsidRPr="001772E6" w:rsidRDefault="008F282B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F282B" w:rsidRDefault="008F282B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Vv893ZPzp+lgmyVZ5pETRaAvanw=" w:salt="+Z0HusUW3B1fAWb7YN07q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B17AA"/>
    <w:rsid w:val="00000218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44ED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75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57CF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4A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817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2A5E"/>
    <w:rsid w:val="001B4BEC"/>
    <w:rsid w:val="001B4F19"/>
    <w:rsid w:val="001B69D3"/>
    <w:rsid w:val="001B6C9D"/>
    <w:rsid w:val="001B7F57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02D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1FE6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728"/>
    <w:rsid w:val="00211DF1"/>
    <w:rsid w:val="00212EEC"/>
    <w:rsid w:val="002138A8"/>
    <w:rsid w:val="00214440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377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0FD"/>
    <w:rsid w:val="00253EC6"/>
    <w:rsid w:val="0025431A"/>
    <w:rsid w:val="0025461E"/>
    <w:rsid w:val="002550AC"/>
    <w:rsid w:val="0025534D"/>
    <w:rsid w:val="0026018C"/>
    <w:rsid w:val="00260BCA"/>
    <w:rsid w:val="00260E76"/>
    <w:rsid w:val="00261BE3"/>
    <w:rsid w:val="00261DB4"/>
    <w:rsid w:val="00262CFC"/>
    <w:rsid w:val="0026323E"/>
    <w:rsid w:val="00263858"/>
    <w:rsid w:val="00263872"/>
    <w:rsid w:val="00264905"/>
    <w:rsid w:val="00264A08"/>
    <w:rsid w:val="002665E6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3CCD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5F8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3A3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03E7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96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A9B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3F43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2E58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275D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5DC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0471"/>
    <w:rsid w:val="003E2728"/>
    <w:rsid w:val="003E29FF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0452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85F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2D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2F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100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A36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4D7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3A1D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2557"/>
    <w:rsid w:val="005A30E8"/>
    <w:rsid w:val="005A3276"/>
    <w:rsid w:val="005A37DD"/>
    <w:rsid w:val="005A44A3"/>
    <w:rsid w:val="005A4962"/>
    <w:rsid w:val="005A4BF7"/>
    <w:rsid w:val="005A563F"/>
    <w:rsid w:val="005A597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6A6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1EE8"/>
    <w:rsid w:val="006A337F"/>
    <w:rsid w:val="006A4C2E"/>
    <w:rsid w:val="006A543C"/>
    <w:rsid w:val="006A58C3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2C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177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0A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2B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1E48"/>
    <w:rsid w:val="009527AC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6777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2EB0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679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3C63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6CAB"/>
    <w:rsid w:val="00A87214"/>
    <w:rsid w:val="00A9215B"/>
    <w:rsid w:val="00A933AA"/>
    <w:rsid w:val="00A93E34"/>
    <w:rsid w:val="00A94877"/>
    <w:rsid w:val="00A94ECA"/>
    <w:rsid w:val="00A95695"/>
    <w:rsid w:val="00AA0136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4F2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2D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A7DDA"/>
    <w:rsid w:val="00BB0327"/>
    <w:rsid w:val="00BB1498"/>
    <w:rsid w:val="00BB17AA"/>
    <w:rsid w:val="00BB2F1A"/>
    <w:rsid w:val="00BB3A5E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52D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8E6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682F"/>
    <w:rsid w:val="00CF7394"/>
    <w:rsid w:val="00CF7517"/>
    <w:rsid w:val="00CF7F11"/>
    <w:rsid w:val="00D009BE"/>
    <w:rsid w:val="00D00BD2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44C4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0F92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29B3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E68F3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0A9"/>
    <w:rsid w:val="00E00D79"/>
    <w:rsid w:val="00E01351"/>
    <w:rsid w:val="00E016B6"/>
    <w:rsid w:val="00E018FA"/>
    <w:rsid w:val="00E01939"/>
    <w:rsid w:val="00E028B8"/>
    <w:rsid w:val="00E03B1B"/>
    <w:rsid w:val="00E0554D"/>
    <w:rsid w:val="00E05763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560F"/>
    <w:rsid w:val="00E16B31"/>
    <w:rsid w:val="00E17B46"/>
    <w:rsid w:val="00E20938"/>
    <w:rsid w:val="00E21AEC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1D35"/>
    <w:rsid w:val="00E42FA4"/>
    <w:rsid w:val="00E4320C"/>
    <w:rsid w:val="00E43C21"/>
    <w:rsid w:val="00E43FBE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2FEB"/>
    <w:rsid w:val="00EA3D05"/>
    <w:rsid w:val="00EA46BA"/>
    <w:rsid w:val="00EA4814"/>
    <w:rsid w:val="00EA5304"/>
    <w:rsid w:val="00EA68E2"/>
    <w:rsid w:val="00EA7569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A8B"/>
    <w:rsid w:val="00EE4C5C"/>
    <w:rsid w:val="00EE67AB"/>
    <w:rsid w:val="00EE717E"/>
    <w:rsid w:val="00EE72B8"/>
    <w:rsid w:val="00EF0970"/>
    <w:rsid w:val="00EF1A11"/>
    <w:rsid w:val="00EF2A95"/>
    <w:rsid w:val="00EF3525"/>
    <w:rsid w:val="00EF3622"/>
    <w:rsid w:val="00EF3760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01B9"/>
    <w:rsid w:val="00F117DB"/>
    <w:rsid w:val="00F11BF9"/>
    <w:rsid w:val="00F1213B"/>
    <w:rsid w:val="00F12C74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674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AF2"/>
    <w:rsid w:val="00F54F00"/>
    <w:rsid w:val="00F55455"/>
    <w:rsid w:val="00F57228"/>
    <w:rsid w:val="00F572BB"/>
    <w:rsid w:val="00F60FF4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C4B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0C85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261BE3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261BE3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61BE3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41D35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9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23</Pages>
  <Words>5755</Words>
  <Characters>32808</Characters>
  <Application>Microsoft Office Word</Application>
  <DocSecurity>0</DocSecurity>
  <Lines>273</Lines>
  <Paragraphs>76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38487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2015-12-18T08:02:00Z</dcterms:created>
  <dcterms:modified xsi:type="dcterms:W3CDTF">2015-12-18T08:02:00Z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